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EB578" w14:textId="25D8C80D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 w:rsidR="00926446">
        <w:rPr>
          <w:rFonts w:ascii="Arial" w:eastAsia="Batang" w:hAnsi="Arial" w:cs="Arial"/>
          <w:b/>
          <w:bCs/>
          <w:sz w:val="28"/>
          <w:szCs w:val="24"/>
        </w:rPr>
        <w:t> </w:t>
      </w:r>
      <w:r w:rsidR="00926446" w:rsidRPr="00926446">
        <w:rPr>
          <w:rFonts w:ascii="Arial" w:eastAsia="Batang" w:hAnsi="Arial" w:cs="Arial"/>
          <w:b/>
          <w:bCs/>
          <w:sz w:val="28"/>
          <w:szCs w:val="24"/>
        </w:rPr>
        <w:t>10</w:t>
      </w:r>
      <w:r w:rsidR="00C97E31">
        <w:rPr>
          <w:rFonts w:ascii="Arial" w:eastAsia="Batang" w:hAnsi="Arial" w:cs="Arial"/>
          <w:b/>
          <w:bCs/>
          <w:sz w:val="28"/>
          <w:szCs w:val="24"/>
        </w:rPr>
        <w:t>4</w:t>
      </w:r>
      <w:r w:rsidR="00926446">
        <w:rPr>
          <w:rFonts w:ascii="Arial" w:eastAsia="Batang" w:hAnsi="Arial" w:cs="Arial"/>
          <w:b/>
          <w:bCs/>
          <w:sz w:val="28"/>
          <w:szCs w:val="24"/>
        </w:rPr>
        <w:t xml:space="preserve">-e </w:t>
      </w:r>
      <w:r w:rsidR="007F23AF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AA59AA" w:rsidRPr="00AA59AA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AA59AA" w:rsidRPr="00AA59AA">
        <w:rPr>
          <w:rFonts w:ascii="Arial" w:eastAsia="Batang" w:hAnsi="Arial" w:cs="Arial"/>
          <w:b/>
          <w:bCs/>
          <w:sz w:val="28"/>
          <w:szCs w:val="24"/>
        </w:rPr>
        <w:t>-2</w:t>
      </w:r>
      <w:r w:rsidR="00C97E31">
        <w:rPr>
          <w:rFonts w:ascii="Arial" w:eastAsia="Batang" w:hAnsi="Arial" w:cs="Arial"/>
          <w:b/>
          <w:bCs/>
          <w:sz w:val="28"/>
          <w:szCs w:val="24"/>
        </w:rPr>
        <w:t>100654</w:t>
      </w:r>
    </w:p>
    <w:p w14:paraId="37A63484" w14:textId="77777777" w:rsidR="00C97E31" w:rsidRPr="002E16F4" w:rsidRDefault="00C97E31" w:rsidP="00C97E3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644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January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</w:p>
    <w:p w14:paraId="47B4F4EE" w14:textId="49DF77F8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62E7CAE5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F23AF" w:rsidRPr="007F23AF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 w:rsidR="00FC70BF">
        <w:rPr>
          <w:rFonts w:ascii="Arial" w:eastAsia="Malgun Gothic" w:hAnsi="Arial" w:cs="Arial"/>
          <w:b/>
          <w:sz w:val="24"/>
          <w:lang w:val="en-US" w:eastAsia="ko-KR"/>
        </w:rPr>
        <w:t>t</w:t>
      </w:r>
      <w:r w:rsidR="00FC70BF" w:rsidRPr="00FC70BF">
        <w:rPr>
          <w:rFonts w:ascii="Arial" w:eastAsia="Malgun Gothic" w:hAnsi="Arial" w:cs="Arial"/>
          <w:b/>
          <w:sz w:val="24"/>
          <w:lang w:val="en-US" w:eastAsia="ko-KR"/>
        </w:rPr>
        <w:t>iming relationship enhancements</w:t>
      </w:r>
      <w:r w:rsidR="00D2228D">
        <w:rPr>
          <w:rFonts w:ascii="Arial" w:eastAsia="Malgun Gothic" w:hAnsi="Arial" w:cs="Arial"/>
          <w:b/>
          <w:sz w:val="24"/>
          <w:lang w:val="en-US" w:eastAsia="ko-KR"/>
        </w:rPr>
        <w:t xml:space="preserve"> for NTN</w:t>
      </w:r>
    </w:p>
    <w:p w14:paraId="3596330A" w14:textId="3AAD382C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5245B">
        <w:rPr>
          <w:rFonts w:ascii="Arial" w:hAnsi="Arial" w:cs="Arial"/>
          <w:b/>
          <w:sz w:val="24"/>
          <w:lang w:val="en-US"/>
        </w:rPr>
        <w:t>8.4.</w:t>
      </w:r>
      <w:r w:rsidR="00FC70BF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FCC212B" w14:textId="14C563A3" w:rsidR="0024648C" w:rsidRPr="000B4ADF" w:rsidRDefault="00847C7F" w:rsidP="0024648C">
      <w:pPr>
        <w:snapToGrid w:val="0"/>
        <w:spacing w:before="240" w:after="120"/>
        <w:ind w:right="-99"/>
        <w:jc w:val="both"/>
        <w:textAlignment w:val="auto"/>
        <w:rPr>
          <w:sz w:val="22"/>
          <w:szCs w:val="22"/>
          <w:lang w:val="en-US" w:eastAsia="ko-KR"/>
        </w:rPr>
      </w:pPr>
      <w:r w:rsidRPr="000B4ADF">
        <w:rPr>
          <w:sz w:val="22"/>
          <w:szCs w:val="22"/>
          <w:lang w:val="en-US" w:eastAsia="ko-KR"/>
        </w:rPr>
        <w:t>At the 3GPP TSG RAN meeting #86 the new work item</w:t>
      </w:r>
      <w:r w:rsidR="0024648C" w:rsidRPr="000B4ADF">
        <w:rPr>
          <w:sz w:val="22"/>
          <w:szCs w:val="22"/>
          <w:lang w:val="en-US" w:eastAsia="ko-KR"/>
        </w:rPr>
        <w:t xml:space="preserve"> (WI)</w:t>
      </w:r>
      <w:r w:rsidRPr="000B4ADF">
        <w:rPr>
          <w:sz w:val="22"/>
          <w:szCs w:val="22"/>
          <w:lang w:val="en-US" w:eastAsia="ko-KR"/>
        </w:rPr>
        <w:t xml:space="preserve"> on solutions for NR to support non-terrestrial networks (NTN) was approved in [1]. </w:t>
      </w:r>
      <w:r w:rsidR="00FD10D8">
        <w:rPr>
          <w:sz w:val="22"/>
          <w:szCs w:val="22"/>
          <w:lang w:val="en-US" w:eastAsia="ko-KR"/>
        </w:rPr>
        <w:t xml:space="preserve">The NTN </w:t>
      </w:r>
      <w:r w:rsidR="005422FB" w:rsidRPr="000B4ADF">
        <w:rPr>
          <w:sz w:val="22"/>
          <w:szCs w:val="22"/>
          <w:lang w:val="en-US" w:eastAsia="ko-KR"/>
        </w:rPr>
        <w:t>WI</w:t>
      </w:r>
      <w:r w:rsidR="0024648C" w:rsidRPr="000B4ADF">
        <w:rPr>
          <w:sz w:val="22"/>
          <w:szCs w:val="22"/>
          <w:lang w:val="en-US" w:eastAsia="ko-KR"/>
        </w:rPr>
        <w:t xml:space="preserve"> aims to specify enhancements identified for NR NTN </w:t>
      </w:r>
      <w:r w:rsidR="00473EFF">
        <w:rPr>
          <w:sz w:val="22"/>
          <w:szCs w:val="22"/>
          <w:lang w:val="en-US" w:eastAsia="ko-KR"/>
        </w:rPr>
        <w:t>(</w:t>
      </w:r>
      <w:r w:rsidR="0024648C" w:rsidRPr="000B4ADF">
        <w:rPr>
          <w:sz w:val="22"/>
          <w:szCs w:val="22"/>
          <w:lang w:val="en-US" w:eastAsia="ko-KR"/>
        </w:rPr>
        <w:t>especially LEO and GEO</w:t>
      </w:r>
      <w:r w:rsidR="00473EFF">
        <w:rPr>
          <w:sz w:val="22"/>
          <w:szCs w:val="22"/>
          <w:lang w:val="en-US" w:eastAsia="ko-KR"/>
        </w:rPr>
        <w:t>)</w:t>
      </w:r>
      <w:r w:rsidR="0024648C" w:rsidRPr="000B4ADF">
        <w:rPr>
          <w:sz w:val="22"/>
          <w:szCs w:val="22"/>
          <w:lang w:val="en-US" w:eastAsia="ko-KR"/>
        </w:rPr>
        <w:t xml:space="preserve"> with implicit compatibility to support HAPS (high altitude platform station) and </w:t>
      </w:r>
      <w:proofErr w:type="spellStart"/>
      <w:r w:rsidR="0024648C" w:rsidRPr="000B4ADF">
        <w:rPr>
          <w:sz w:val="22"/>
          <w:szCs w:val="22"/>
          <w:lang w:val="en-US" w:eastAsia="ko-KR"/>
        </w:rPr>
        <w:t>ATG</w:t>
      </w:r>
      <w:proofErr w:type="spellEnd"/>
      <w:r w:rsidR="0024648C" w:rsidRPr="000B4ADF">
        <w:rPr>
          <w:sz w:val="22"/>
          <w:szCs w:val="22"/>
          <w:lang w:val="en-US" w:eastAsia="ko-KR"/>
        </w:rPr>
        <w:t xml:space="preserve"> (air to ground) scenarios according to the following principles:</w:t>
      </w:r>
    </w:p>
    <w:p w14:paraId="35214637" w14:textId="5CF62731" w:rsidR="0024648C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proofErr w:type="spellStart"/>
      <w:r w:rsidRPr="000B4ADF">
        <w:rPr>
          <w:rFonts w:ascii="Times New Roman" w:hAnsi="Times New Roman"/>
          <w:lang w:eastAsia="ko-KR"/>
        </w:rPr>
        <w:t>FDD</w:t>
      </w:r>
      <w:proofErr w:type="spellEnd"/>
      <w:r w:rsidRPr="000B4ADF">
        <w:rPr>
          <w:rFonts w:ascii="Times New Roman" w:hAnsi="Times New Roman"/>
          <w:lang w:eastAsia="ko-KR"/>
        </w:rPr>
        <w:t xml:space="preserve"> is assumed for core specification work for NR-NTN.</w:t>
      </w:r>
    </w:p>
    <w:p w14:paraId="588F6C6B" w14:textId="2FCA0CAF" w:rsidR="0024648C" w:rsidRPr="000B4ADF" w:rsidRDefault="0024648C" w:rsidP="00D85ABA">
      <w:pPr>
        <w:pStyle w:val="ListParagraph"/>
        <w:numPr>
          <w:ilvl w:val="1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 xml:space="preserve">NOTE: This does not imply that </w:t>
      </w:r>
      <w:proofErr w:type="spellStart"/>
      <w:r w:rsidRPr="000B4ADF">
        <w:rPr>
          <w:rFonts w:ascii="Times New Roman" w:hAnsi="Times New Roman"/>
          <w:lang w:eastAsia="ko-KR"/>
        </w:rPr>
        <w:t>TDD</w:t>
      </w:r>
      <w:proofErr w:type="spellEnd"/>
      <w:r w:rsidRPr="000B4ADF">
        <w:rPr>
          <w:rFonts w:ascii="Times New Roman" w:hAnsi="Times New Roman"/>
          <w:lang w:eastAsia="ko-KR"/>
        </w:rPr>
        <w:t xml:space="preserve"> cannot be used for relevant scenarios e.g. HAPS, </w:t>
      </w:r>
      <w:proofErr w:type="spellStart"/>
      <w:r w:rsidRPr="000B4ADF">
        <w:rPr>
          <w:rFonts w:ascii="Times New Roman" w:hAnsi="Times New Roman"/>
          <w:lang w:eastAsia="ko-KR"/>
        </w:rPr>
        <w:t>ATG</w:t>
      </w:r>
      <w:proofErr w:type="spellEnd"/>
    </w:p>
    <w:p w14:paraId="113F26CE" w14:textId="314C2050" w:rsidR="0024648C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>Earth fixed Tracking area is assumed with Earth fixed and moving cells</w:t>
      </w:r>
    </w:p>
    <w:p w14:paraId="18E13703" w14:textId="4728079E" w:rsidR="00295D22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proofErr w:type="spellStart"/>
      <w:r w:rsidRPr="000B4ADF">
        <w:rPr>
          <w:rFonts w:ascii="Times New Roman" w:hAnsi="Times New Roman"/>
          <w:lang w:eastAsia="ko-KR"/>
        </w:rPr>
        <w:t>UEs</w:t>
      </w:r>
      <w:proofErr w:type="spellEnd"/>
      <w:r w:rsidRPr="000B4ADF">
        <w:rPr>
          <w:rFonts w:ascii="Times New Roman" w:hAnsi="Times New Roman"/>
          <w:lang w:eastAsia="ko-KR"/>
        </w:rPr>
        <w:t xml:space="preserve"> with GNSS capabilities are assumed.</w:t>
      </w:r>
    </w:p>
    <w:p w14:paraId="65B9244B" w14:textId="3FD6EE16" w:rsidR="00D85ABA" w:rsidRPr="000B4ADF" w:rsidRDefault="004926EF" w:rsidP="00D85ABA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 w:rsidRPr="000B4ADF">
        <w:rPr>
          <w:sz w:val="22"/>
          <w:szCs w:val="22"/>
          <w:lang w:eastAsia="ko-KR"/>
        </w:rPr>
        <w:t>According to</w:t>
      </w:r>
      <w:r w:rsidR="00473EFF">
        <w:rPr>
          <w:sz w:val="22"/>
          <w:szCs w:val="22"/>
          <w:lang w:eastAsia="ko-KR"/>
        </w:rPr>
        <w:t xml:space="preserve"> </w:t>
      </w:r>
      <w:r w:rsidR="00473EFF" w:rsidRPr="00CF7DE4">
        <w:rPr>
          <w:sz w:val="22"/>
          <w:lang w:eastAsia="zh-CN"/>
        </w:rPr>
        <w:t>3GPP TR 38.821</w:t>
      </w:r>
      <w:r w:rsidRPr="000B4ADF">
        <w:rPr>
          <w:sz w:val="22"/>
          <w:szCs w:val="22"/>
          <w:lang w:eastAsia="ko-KR"/>
        </w:rPr>
        <w:t xml:space="preserve"> [2] </w:t>
      </w:r>
      <w:r w:rsidR="0092107C">
        <w:rPr>
          <w:sz w:val="22"/>
          <w:szCs w:val="22"/>
          <w:lang w:eastAsia="ko-KR"/>
        </w:rPr>
        <w:t>changes for NR specification</w:t>
      </w:r>
      <w:r w:rsidR="00CB68AE">
        <w:rPr>
          <w:sz w:val="22"/>
          <w:szCs w:val="22"/>
          <w:lang w:eastAsia="ko-KR"/>
        </w:rPr>
        <w:t xml:space="preserve"> are required</w:t>
      </w:r>
      <w:r w:rsidRPr="000B4ADF">
        <w:rPr>
          <w:sz w:val="22"/>
          <w:szCs w:val="22"/>
          <w:lang w:eastAsia="ko-KR"/>
        </w:rPr>
        <w:t xml:space="preserve"> to support NTN due to long propagation delays, Doppler effects and moving cells</w:t>
      </w:r>
      <w:r w:rsidR="001E181F" w:rsidRPr="000B4ADF">
        <w:rPr>
          <w:sz w:val="22"/>
          <w:szCs w:val="22"/>
          <w:lang w:eastAsia="ko-KR"/>
        </w:rPr>
        <w:t xml:space="preserve">. </w:t>
      </w:r>
      <w:r w:rsidR="005A75DF">
        <w:rPr>
          <w:sz w:val="22"/>
          <w:szCs w:val="22"/>
          <w:lang w:eastAsia="ko-KR"/>
        </w:rPr>
        <w:t xml:space="preserve">Multiple features of NR specification should be enhanced to support NTN including timing relationship. In this contribution </w:t>
      </w:r>
      <w:r w:rsidR="005A75DF" w:rsidRPr="005A75DF">
        <w:rPr>
          <w:sz w:val="22"/>
          <w:szCs w:val="22"/>
          <w:lang w:eastAsia="ko-KR"/>
        </w:rPr>
        <w:t>timing relationship enhancements for N</w:t>
      </w:r>
      <w:r w:rsidR="005A75DF">
        <w:rPr>
          <w:sz w:val="22"/>
          <w:szCs w:val="22"/>
          <w:lang w:eastAsia="ko-KR"/>
        </w:rPr>
        <w:t>R to support NTN are discussed.</w:t>
      </w:r>
    </w:p>
    <w:p w14:paraId="36AD8F96" w14:textId="251268C8" w:rsidR="005D404B" w:rsidRDefault="00790513" w:rsidP="00637A7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14D95BD" w14:textId="0DFEFF42" w:rsidR="00EF56BA" w:rsidRDefault="00D30E2B" w:rsidP="00552B68">
      <w:pPr>
        <w:jc w:val="both"/>
        <w:rPr>
          <w:sz w:val="22"/>
          <w:szCs w:val="22"/>
        </w:rPr>
      </w:pPr>
      <w:r w:rsidRPr="00D30E2B">
        <w:rPr>
          <w:sz w:val="22"/>
          <w:szCs w:val="22"/>
        </w:rPr>
        <w:t>Timing relationship</w:t>
      </w:r>
      <w:r w:rsidR="00D44BBD">
        <w:rPr>
          <w:sz w:val="22"/>
          <w:szCs w:val="22"/>
        </w:rPr>
        <w:t xml:space="preserve"> enhancements</w:t>
      </w:r>
      <w:r w:rsidRPr="00D30E2B">
        <w:rPr>
          <w:sz w:val="22"/>
          <w:szCs w:val="22"/>
        </w:rPr>
        <w:t xml:space="preserve"> were discussed in the study item on solutions for NR to support NTN [2]. </w:t>
      </w:r>
      <w:r w:rsidR="004A5E0A">
        <w:rPr>
          <w:sz w:val="22"/>
          <w:szCs w:val="22"/>
        </w:rPr>
        <w:t xml:space="preserve">For NTN it is assumed that </w:t>
      </w:r>
      <w:r w:rsidR="00B33B2C">
        <w:rPr>
          <w:sz w:val="22"/>
          <w:szCs w:val="22"/>
        </w:rPr>
        <w:t>l</w:t>
      </w:r>
      <w:r w:rsidRPr="00D30E2B">
        <w:rPr>
          <w:sz w:val="22"/>
          <w:szCs w:val="22"/>
        </w:rPr>
        <w:t xml:space="preserve">arge timing advance (TA) is applied by the UE in order to compensate large propagation delay. </w:t>
      </w:r>
      <w:r w:rsidR="00234AEE">
        <w:rPr>
          <w:sz w:val="22"/>
          <w:szCs w:val="22"/>
        </w:rPr>
        <w:t xml:space="preserve">In order to avoid the case where UE should transmit </w:t>
      </w:r>
      <w:proofErr w:type="spellStart"/>
      <w:r w:rsidR="00234AEE">
        <w:rPr>
          <w:sz w:val="22"/>
          <w:szCs w:val="22"/>
        </w:rPr>
        <w:t>PUSCH</w:t>
      </w:r>
      <w:proofErr w:type="spellEnd"/>
      <w:r w:rsidR="00234AEE">
        <w:rPr>
          <w:sz w:val="22"/>
          <w:szCs w:val="22"/>
        </w:rPr>
        <w:t xml:space="preserve"> before</w:t>
      </w:r>
      <w:r w:rsidR="00A6679E">
        <w:rPr>
          <w:sz w:val="22"/>
          <w:szCs w:val="22"/>
        </w:rPr>
        <w:t xml:space="preserve"> reception of</w:t>
      </w:r>
      <w:r w:rsidR="00234AEE">
        <w:rPr>
          <w:sz w:val="22"/>
          <w:szCs w:val="22"/>
        </w:rPr>
        <w:t xml:space="preserve"> UL grant for that </w:t>
      </w:r>
      <w:proofErr w:type="spellStart"/>
      <w:r w:rsidR="00234AEE">
        <w:rPr>
          <w:sz w:val="22"/>
          <w:szCs w:val="22"/>
        </w:rPr>
        <w:t>PUSCH</w:t>
      </w:r>
      <w:proofErr w:type="spellEnd"/>
      <w:r w:rsidR="00234AEE">
        <w:rPr>
          <w:sz w:val="22"/>
          <w:szCs w:val="22"/>
        </w:rPr>
        <w:t xml:space="preserve">, slot offset from the DCI to the target slot of </w:t>
      </w:r>
      <w:proofErr w:type="spellStart"/>
      <w:r w:rsidR="00234AEE">
        <w:rPr>
          <w:sz w:val="22"/>
          <w:szCs w:val="22"/>
        </w:rPr>
        <w:t>PUSCH</w:t>
      </w:r>
      <w:proofErr w:type="spellEnd"/>
      <w:r w:rsidR="00234AEE">
        <w:rPr>
          <w:sz w:val="22"/>
          <w:szCs w:val="22"/>
        </w:rPr>
        <w:t xml:space="preserve"> reception should be larger than TA applied by the UE.</w:t>
      </w:r>
      <w:r w:rsidR="00944E9C">
        <w:rPr>
          <w:sz w:val="22"/>
          <w:szCs w:val="22"/>
        </w:rPr>
        <w:t xml:space="preserve"> In order to solve </w:t>
      </w:r>
      <w:r w:rsidR="009D0452">
        <w:rPr>
          <w:sz w:val="22"/>
          <w:szCs w:val="22"/>
        </w:rPr>
        <w:t xml:space="preserve">this </w:t>
      </w:r>
      <w:r w:rsidR="00944E9C">
        <w:rPr>
          <w:sz w:val="22"/>
          <w:szCs w:val="22"/>
        </w:rPr>
        <w:t xml:space="preserve">problem it was agreed to support common slot offset </w:t>
      </w:r>
      <w:proofErr w:type="spellStart"/>
      <w:r w:rsidR="00944E9C">
        <w:rPr>
          <w:sz w:val="22"/>
          <w:szCs w:val="22"/>
        </w:rPr>
        <w:t>K</w:t>
      </w:r>
      <w:r w:rsidR="00A94399">
        <w:rPr>
          <w:sz w:val="22"/>
          <w:szCs w:val="22"/>
        </w:rPr>
        <w:t>_</w:t>
      </w:r>
      <w:r w:rsidR="00944E9C">
        <w:rPr>
          <w:sz w:val="22"/>
          <w:szCs w:val="22"/>
        </w:rPr>
        <w:t>offset</w:t>
      </w:r>
      <w:proofErr w:type="spellEnd"/>
      <w:r w:rsidR="00944E9C">
        <w:rPr>
          <w:sz w:val="22"/>
          <w:szCs w:val="22"/>
        </w:rPr>
        <w:t xml:space="preserve"> [3]</w:t>
      </w:r>
      <w:r w:rsidR="000E68A5"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E68A5" w14:paraId="224DED33" w14:textId="77777777" w:rsidTr="000E68A5">
        <w:tc>
          <w:tcPr>
            <w:tcW w:w="10160" w:type="dxa"/>
          </w:tcPr>
          <w:p w14:paraId="112E332E" w14:textId="77777777" w:rsidR="000E68A5" w:rsidRPr="000E68A5" w:rsidRDefault="000E68A5" w:rsidP="000E68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 w:eastAsia="x-none"/>
              </w:rPr>
            </w:pPr>
            <w:bookmarkStart w:id="0" w:name="_Hlk49429056"/>
            <w:r w:rsidRPr="000E68A5">
              <w:rPr>
                <w:rFonts w:ascii="Calibri" w:hAnsi="Calibri" w:cs="Calibri"/>
                <w:sz w:val="22"/>
                <w:szCs w:val="22"/>
                <w:highlight w:val="green"/>
                <w:lang w:val="en-US" w:eastAsia="x-none"/>
              </w:rPr>
              <w:t>Agreement:</w:t>
            </w:r>
          </w:p>
          <w:p w14:paraId="346E36B7" w14:textId="77777777" w:rsidR="000E68A5" w:rsidRPr="000E68A5" w:rsidRDefault="000E68A5" w:rsidP="000E68A5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 w:eastAsia="x-none"/>
              </w:rPr>
            </w:pPr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 xml:space="preserve">Introduce </w:t>
            </w:r>
            <w:proofErr w:type="spellStart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K_offset</w:t>
            </w:r>
            <w:proofErr w:type="spellEnd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 xml:space="preserve"> to enhance the following timing relationships:</w:t>
            </w:r>
          </w:p>
          <w:p w14:paraId="0335DD81" w14:textId="77777777" w:rsidR="000E68A5" w:rsidRPr="000E68A5" w:rsidRDefault="000E68A5" w:rsidP="000E68A5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 w:eastAsia="x-none"/>
              </w:rPr>
            </w:pPr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 xml:space="preserve">The transmission timing of DCI scheduled </w:t>
            </w:r>
            <w:proofErr w:type="spellStart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PUSCH</w:t>
            </w:r>
            <w:proofErr w:type="spellEnd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 xml:space="preserve"> (including CSI on </w:t>
            </w:r>
            <w:proofErr w:type="spellStart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PUSCH</w:t>
            </w:r>
            <w:proofErr w:type="spellEnd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).</w:t>
            </w:r>
          </w:p>
          <w:p w14:paraId="447F5B3B" w14:textId="77777777" w:rsidR="000E68A5" w:rsidRPr="000E68A5" w:rsidRDefault="000E68A5" w:rsidP="000E68A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Calibri" w:hAnsi="Calibri" w:cs="Calibri"/>
                <w:sz w:val="22"/>
                <w:szCs w:val="22"/>
                <w:lang w:val="en-US" w:eastAsia="x-none"/>
              </w:rPr>
            </w:pPr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 xml:space="preserve">The transmission timing of </w:t>
            </w:r>
            <w:proofErr w:type="spellStart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RAR</w:t>
            </w:r>
            <w:proofErr w:type="spellEnd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 xml:space="preserve"> grant scheduled </w:t>
            </w:r>
            <w:proofErr w:type="spellStart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PUSCH</w:t>
            </w:r>
            <w:proofErr w:type="spellEnd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.</w:t>
            </w:r>
          </w:p>
          <w:p w14:paraId="64DBB735" w14:textId="77777777" w:rsidR="000E68A5" w:rsidRPr="000E68A5" w:rsidRDefault="000E68A5" w:rsidP="000E68A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Calibri" w:hAnsi="Calibri" w:cs="Calibri"/>
                <w:sz w:val="22"/>
                <w:szCs w:val="22"/>
                <w:lang w:val="en-US" w:eastAsia="x-none"/>
              </w:rPr>
            </w:pPr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 xml:space="preserve">The transmission timing of </w:t>
            </w:r>
            <w:proofErr w:type="spellStart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HARQ</w:t>
            </w:r>
            <w:proofErr w:type="spellEnd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 xml:space="preserve">-ACK on </w:t>
            </w:r>
            <w:proofErr w:type="spellStart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PUCCH</w:t>
            </w:r>
            <w:proofErr w:type="spellEnd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.</w:t>
            </w:r>
          </w:p>
          <w:p w14:paraId="5C1055C0" w14:textId="77777777" w:rsidR="000E68A5" w:rsidRPr="000E68A5" w:rsidRDefault="000E68A5" w:rsidP="000E68A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Calibri" w:hAnsi="Calibri" w:cs="Calibri"/>
                <w:sz w:val="22"/>
                <w:szCs w:val="22"/>
                <w:lang w:val="en-US" w:eastAsia="x-none"/>
              </w:rPr>
            </w:pPr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The CSI reference resource timing.</w:t>
            </w:r>
          </w:p>
          <w:p w14:paraId="79B69D5C" w14:textId="77777777" w:rsidR="000E68A5" w:rsidRPr="000E68A5" w:rsidRDefault="000E68A5" w:rsidP="000E68A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Calibri" w:hAnsi="Calibri" w:cs="Calibri"/>
                <w:sz w:val="22"/>
                <w:szCs w:val="22"/>
                <w:lang w:val="en-US" w:eastAsia="x-none"/>
              </w:rPr>
            </w:pPr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The transmission timing of aperiodic SRS.</w:t>
            </w:r>
          </w:p>
          <w:p w14:paraId="4A044EC0" w14:textId="7B6C3FDB" w:rsidR="000E68A5" w:rsidRPr="000E68A5" w:rsidRDefault="000E68A5" w:rsidP="000E68A5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ascii="Calibri" w:hAnsi="Calibri" w:cs="Calibri"/>
                <w:sz w:val="22"/>
                <w:szCs w:val="22"/>
                <w:lang w:val="en-US" w:eastAsia="x-none"/>
              </w:rPr>
            </w:pPr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 xml:space="preserve">Note: Additional timing relationships that require </w:t>
            </w:r>
            <w:proofErr w:type="spellStart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>K_offset</w:t>
            </w:r>
            <w:proofErr w:type="spellEnd"/>
            <w:r w:rsidRPr="000E68A5">
              <w:rPr>
                <w:rFonts w:ascii="Calibri" w:hAnsi="Calibri" w:cs="Calibri"/>
                <w:sz w:val="22"/>
                <w:szCs w:val="22"/>
                <w:lang w:val="en-US" w:eastAsia="x-none"/>
              </w:rPr>
              <w:t xml:space="preserve"> of the same or different values can be further identified.</w:t>
            </w:r>
            <w:bookmarkEnd w:id="0"/>
          </w:p>
        </w:tc>
      </w:tr>
    </w:tbl>
    <w:p w14:paraId="30F5B940" w14:textId="3EE8878B" w:rsidR="00A16FAE" w:rsidRPr="00047024" w:rsidRDefault="00047024" w:rsidP="00047024">
      <w:pPr>
        <w:spacing w:before="240" w:after="2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Details of configuration for </w:t>
      </w:r>
      <w:proofErr w:type="spellStart"/>
      <w:r>
        <w:rPr>
          <w:sz w:val="22"/>
          <w:szCs w:val="22"/>
        </w:rPr>
        <w:t>K_offset</w:t>
      </w:r>
      <w:proofErr w:type="spellEnd"/>
      <w:r>
        <w:rPr>
          <w:sz w:val="22"/>
          <w:szCs w:val="22"/>
        </w:rPr>
        <w:t xml:space="preserve"> value are still under discussion in RAN1. At the last RAN1 meeting [4] it was agreed that</w:t>
      </w:r>
      <w:r w:rsidR="0020287D" w:rsidRPr="0020287D">
        <w:rPr>
          <w:sz w:val="22"/>
          <w:szCs w:val="22"/>
        </w:rPr>
        <w:t xml:space="preserve"> at least a cell specific </w:t>
      </w:r>
      <w:proofErr w:type="spellStart"/>
      <w:r w:rsidR="0020287D" w:rsidRPr="0020287D">
        <w:rPr>
          <w:sz w:val="22"/>
          <w:szCs w:val="22"/>
        </w:rPr>
        <w:t>K_offset</w:t>
      </w:r>
      <w:proofErr w:type="spellEnd"/>
      <w:r w:rsidR="0020287D" w:rsidRPr="0020287D">
        <w:rPr>
          <w:sz w:val="22"/>
          <w:szCs w:val="22"/>
        </w:rPr>
        <w:t xml:space="preserve"> configuration</w:t>
      </w:r>
      <w:r w:rsidR="0020287D">
        <w:rPr>
          <w:sz w:val="22"/>
          <w:szCs w:val="22"/>
        </w:rPr>
        <w:t xml:space="preserve"> </w:t>
      </w:r>
      <w:r w:rsidR="00E96318">
        <w:rPr>
          <w:sz w:val="22"/>
          <w:szCs w:val="22"/>
        </w:rPr>
        <w:t>is supported</w:t>
      </w:r>
      <w:r w:rsidR="00E96318" w:rsidRPr="00E96318">
        <w:rPr>
          <w:sz w:val="22"/>
          <w:szCs w:val="22"/>
        </w:rPr>
        <w:t xml:space="preserve"> </w:t>
      </w:r>
      <w:r w:rsidR="00E96318">
        <w:rPr>
          <w:sz w:val="22"/>
          <w:szCs w:val="22"/>
        </w:rPr>
        <w:t>for</w:t>
      </w:r>
      <w:r w:rsidR="00E96318" w:rsidRPr="0020287D">
        <w:rPr>
          <w:sz w:val="22"/>
          <w:szCs w:val="22"/>
        </w:rPr>
        <w:t xml:space="preserve"> initial access</w:t>
      </w:r>
      <w:r w:rsidR="0020287D" w:rsidRPr="0020287D">
        <w:rPr>
          <w:sz w:val="22"/>
          <w:szCs w:val="22"/>
        </w:rPr>
        <w:t>.</w:t>
      </w:r>
      <w:r w:rsidR="001C37FB">
        <w:rPr>
          <w:sz w:val="22"/>
          <w:szCs w:val="22"/>
        </w:rPr>
        <w:t xml:space="preserve"> </w:t>
      </w:r>
      <w:r w:rsidR="001C37FB" w:rsidRPr="001C37FB">
        <w:rPr>
          <w:sz w:val="22"/>
          <w:szCs w:val="22"/>
        </w:rPr>
        <w:t xml:space="preserve">Beam specific </w:t>
      </w:r>
      <w:proofErr w:type="spellStart"/>
      <w:r w:rsidR="001C37FB" w:rsidRPr="001C37FB">
        <w:rPr>
          <w:sz w:val="22"/>
          <w:szCs w:val="22"/>
        </w:rPr>
        <w:t>K_offset</w:t>
      </w:r>
      <w:proofErr w:type="spellEnd"/>
      <w:r w:rsidR="001C37FB" w:rsidRPr="001C37FB">
        <w:rPr>
          <w:sz w:val="22"/>
          <w:szCs w:val="22"/>
        </w:rPr>
        <w:t xml:space="preserve"> configured </w:t>
      </w:r>
      <w:r w:rsidR="001C37FB">
        <w:rPr>
          <w:sz w:val="22"/>
          <w:szCs w:val="22"/>
        </w:rPr>
        <w:t>for</w:t>
      </w:r>
      <w:r w:rsidR="001C37FB" w:rsidRPr="001C37FB">
        <w:rPr>
          <w:sz w:val="22"/>
          <w:szCs w:val="22"/>
        </w:rPr>
        <w:t xml:space="preserve"> initial access</w:t>
      </w:r>
      <w:r w:rsidR="001C37FB">
        <w:rPr>
          <w:sz w:val="22"/>
          <w:szCs w:val="22"/>
        </w:rPr>
        <w:t xml:space="preserve"> is FFS. </w:t>
      </w:r>
      <w:r w:rsidR="001C37FB" w:rsidRPr="00CB1430">
        <w:rPr>
          <w:sz w:val="22"/>
          <w:szCs w:val="22"/>
        </w:rPr>
        <w:t>Since the maximum round trip delay i</w:t>
      </w:r>
      <w:r w:rsidR="001C37FB">
        <w:rPr>
          <w:sz w:val="22"/>
          <w:szCs w:val="22"/>
        </w:rPr>
        <w:t>s</w:t>
      </w:r>
      <w:r w:rsidR="001C37FB" w:rsidRPr="00CB1430">
        <w:rPr>
          <w:sz w:val="22"/>
          <w:szCs w:val="22"/>
        </w:rPr>
        <w:t xml:space="preserve"> different for different beams </w:t>
      </w:r>
      <w:proofErr w:type="spellStart"/>
      <w:r w:rsidR="001C37FB" w:rsidRPr="00CB1430">
        <w:rPr>
          <w:sz w:val="22"/>
          <w:szCs w:val="22"/>
        </w:rPr>
        <w:t>Koffset</w:t>
      </w:r>
      <w:proofErr w:type="spellEnd"/>
      <w:r w:rsidR="001C37FB" w:rsidRPr="00CB1430">
        <w:rPr>
          <w:sz w:val="22"/>
          <w:szCs w:val="22"/>
        </w:rPr>
        <w:t xml:space="preserve"> value should be broadcasted by the </w:t>
      </w:r>
      <w:proofErr w:type="spellStart"/>
      <w:r w:rsidR="001C37FB" w:rsidRPr="00CB1430">
        <w:rPr>
          <w:sz w:val="22"/>
          <w:szCs w:val="22"/>
        </w:rPr>
        <w:t>gNB</w:t>
      </w:r>
      <w:proofErr w:type="spellEnd"/>
      <w:r w:rsidR="001C37FB" w:rsidRPr="00CB1430">
        <w:rPr>
          <w:sz w:val="22"/>
          <w:szCs w:val="22"/>
        </w:rPr>
        <w:t xml:space="preserve"> per beam.</w:t>
      </w:r>
      <w:r w:rsidR="00BA212B">
        <w:rPr>
          <w:sz w:val="22"/>
          <w:szCs w:val="22"/>
        </w:rPr>
        <w:t xml:space="preserve"> Based on values specified in [1] the difference between minimum and maximum </w:t>
      </w:r>
      <w:r w:rsidR="00C36D01">
        <w:rPr>
          <w:sz w:val="22"/>
          <w:szCs w:val="22"/>
        </w:rPr>
        <w:t>round trip delay (</w:t>
      </w:r>
      <w:proofErr w:type="spellStart"/>
      <w:r w:rsidR="00BA212B">
        <w:rPr>
          <w:sz w:val="22"/>
          <w:szCs w:val="22"/>
        </w:rPr>
        <w:t>RT</w:t>
      </w:r>
      <w:r w:rsidR="00C36D01">
        <w:rPr>
          <w:sz w:val="22"/>
          <w:szCs w:val="22"/>
        </w:rPr>
        <w:t>D</w:t>
      </w:r>
      <w:proofErr w:type="spellEnd"/>
      <w:r w:rsidR="00C36D01">
        <w:rPr>
          <w:sz w:val="22"/>
          <w:szCs w:val="22"/>
        </w:rPr>
        <w:t>)</w:t>
      </w:r>
      <w:r w:rsidR="00BA212B">
        <w:rPr>
          <w:sz w:val="22"/>
          <w:szCs w:val="22"/>
        </w:rPr>
        <w:t xml:space="preserve"> is 64 </w:t>
      </w:r>
      <w:proofErr w:type="spellStart"/>
      <w:r w:rsidR="00BA212B">
        <w:rPr>
          <w:sz w:val="22"/>
          <w:szCs w:val="22"/>
        </w:rPr>
        <w:t>ms</w:t>
      </w:r>
      <w:proofErr w:type="spellEnd"/>
      <w:r w:rsidR="00BA212B">
        <w:rPr>
          <w:sz w:val="22"/>
          <w:szCs w:val="22"/>
        </w:rPr>
        <w:t xml:space="preserve"> for GEO and 17 </w:t>
      </w:r>
      <w:proofErr w:type="spellStart"/>
      <w:r w:rsidR="00BA212B">
        <w:rPr>
          <w:sz w:val="22"/>
          <w:szCs w:val="22"/>
        </w:rPr>
        <w:t>ms</w:t>
      </w:r>
      <w:proofErr w:type="spellEnd"/>
      <w:r w:rsidR="00BA212B">
        <w:rPr>
          <w:sz w:val="22"/>
          <w:szCs w:val="22"/>
        </w:rPr>
        <w:t xml:space="preserve"> for LEO at 600 km </w:t>
      </w:r>
      <w:r w:rsidR="00EA2952">
        <w:rPr>
          <w:sz w:val="22"/>
          <w:szCs w:val="22"/>
        </w:rPr>
        <w:t>assuming</w:t>
      </w:r>
      <w:r w:rsidR="00BA212B">
        <w:rPr>
          <w:sz w:val="22"/>
          <w:szCs w:val="22"/>
        </w:rPr>
        <w:t xml:space="preserve"> transparent payload.</w:t>
      </w:r>
      <w:r w:rsidR="0046551C">
        <w:rPr>
          <w:sz w:val="22"/>
          <w:szCs w:val="22"/>
        </w:rPr>
        <w:t xml:space="preserve"> </w:t>
      </w:r>
      <w:r w:rsidR="00057AAB">
        <w:rPr>
          <w:sz w:val="22"/>
          <w:szCs w:val="22"/>
        </w:rPr>
        <w:t xml:space="preserve">Such a big difference in </w:t>
      </w:r>
      <w:proofErr w:type="spellStart"/>
      <w:r w:rsidR="00057AAB">
        <w:rPr>
          <w:sz w:val="22"/>
          <w:szCs w:val="22"/>
        </w:rPr>
        <w:t>RTD</w:t>
      </w:r>
      <w:proofErr w:type="spellEnd"/>
      <w:r w:rsidR="00057AAB">
        <w:rPr>
          <w:sz w:val="22"/>
          <w:szCs w:val="22"/>
        </w:rPr>
        <w:t xml:space="preserve"> can lead to much larger slot offset for some beams</w:t>
      </w:r>
      <w:r w:rsidR="0046551C">
        <w:rPr>
          <w:sz w:val="22"/>
          <w:szCs w:val="22"/>
        </w:rPr>
        <w:t>.</w:t>
      </w:r>
      <w:r w:rsidR="00057AAB">
        <w:rPr>
          <w:sz w:val="22"/>
          <w:szCs w:val="22"/>
        </w:rPr>
        <w:t xml:space="preserve"> Thus, </w:t>
      </w:r>
      <w:r w:rsidR="00057AAB" w:rsidRPr="00057AAB">
        <w:rPr>
          <w:sz w:val="22"/>
          <w:szCs w:val="22"/>
        </w:rPr>
        <w:t xml:space="preserve">beam specific </w:t>
      </w:r>
      <w:proofErr w:type="spellStart"/>
      <w:r w:rsidR="00057AAB" w:rsidRPr="00057AAB">
        <w:rPr>
          <w:sz w:val="22"/>
          <w:szCs w:val="22"/>
        </w:rPr>
        <w:t>K_offset</w:t>
      </w:r>
      <w:proofErr w:type="spellEnd"/>
      <w:r w:rsidR="00057AAB" w:rsidRPr="00057AAB">
        <w:rPr>
          <w:sz w:val="22"/>
          <w:szCs w:val="22"/>
        </w:rPr>
        <w:t xml:space="preserve"> </w:t>
      </w:r>
      <w:r w:rsidR="00057AAB">
        <w:rPr>
          <w:sz w:val="22"/>
          <w:szCs w:val="22"/>
        </w:rPr>
        <w:t>for</w:t>
      </w:r>
      <w:r w:rsidR="00057AAB" w:rsidRPr="00057AAB">
        <w:rPr>
          <w:sz w:val="22"/>
          <w:szCs w:val="22"/>
        </w:rPr>
        <w:t xml:space="preserve"> initial access</w:t>
      </w:r>
      <w:r w:rsidR="00057AAB">
        <w:rPr>
          <w:sz w:val="22"/>
          <w:szCs w:val="22"/>
        </w:rPr>
        <w:t xml:space="preserve"> should be supported.</w:t>
      </w:r>
    </w:p>
    <w:p w14:paraId="3F6097FB" w14:textId="7B727A98" w:rsidR="001C338F" w:rsidRPr="00C85EE4" w:rsidRDefault="00C85EE4" w:rsidP="00337840">
      <w:pPr>
        <w:spacing w:before="240"/>
        <w:jc w:val="both"/>
        <w:rPr>
          <w:b/>
          <w:bCs/>
        </w:rPr>
      </w:pPr>
      <w:r w:rsidRPr="00C85EE4">
        <w:rPr>
          <w:b/>
          <w:bCs/>
          <w:i/>
          <w:iCs/>
          <w:sz w:val="22"/>
          <w:szCs w:val="22"/>
        </w:rPr>
        <w:t>Proposal 1</w:t>
      </w:r>
      <w:r w:rsidRPr="00C85EE4">
        <w:rPr>
          <w:b/>
          <w:bCs/>
          <w:sz w:val="22"/>
          <w:szCs w:val="22"/>
        </w:rPr>
        <w:t>:</w:t>
      </w:r>
      <w:r w:rsidRPr="00C85EE4">
        <w:rPr>
          <w:b/>
          <w:bCs/>
        </w:rPr>
        <w:t xml:space="preserve"> </w:t>
      </w:r>
    </w:p>
    <w:p w14:paraId="33A3D5C5" w14:textId="5EDEDF87" w:rsidR="001C338F" w:rsidRPr="00223D1D" w:rsidRDefault="00223D1D" w:rsidP="0033257F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iCs/>
        </w:rPr>
      </w:pPr>
      <w:r w:rsidRPr="00223D1D">
        <w:rPr>
          <w:rFonts w:ascii="Times New Roman" w:hAnsi="Times New Roman"/>
          <w:i/>
          <w:iCs/>
        </w:rPr>
        <w:t xml:space="preserve">Support </w:t>
      </w:r>
      <w:bookmarkStart w:id="1" w:name="_Hlk61885892"/>
      <w:r w:rsidRPr="00223D1D">
        <w:rPr>
          <w:rFonts w:ascii="Times New Roman" w:hAnsi="Times New Roman"/>
          <w:i/>
          <w:iCs/>
        </w:rPr>
        <w:t xml:space="preserve">beam specific </w:t>
      </w:r>
      <w:proofErr w:type="spellStart"/>
      <w:r w:rsidRPr="00223D1D">
        <w:rPr>
          <w:rFonts w:ascii="Times New Roman" w:hAnsi="Times New Roman"/>
          <w:i/>
          <w:iCs/>
        </w:rPr>
        <w:t>K_offset</w:t>
      </w:r>
      <w:proofErr w:type="spellEnd"/>
      <w:r w:rsidRPr="00223D1D">
        <w:rPr>
          <w:rFonts w:ascii="Times New Roman" w:hAnsi="Times New Roman"/>
          <w:i/>
          <w:iCs/>
        </w:rPr>
        <w:t xml:space="preserve"> configured in system information </w:t>
      </w:r>
      <w:r w:rsidR="00783597">
        <w:rPr>
          <w:rFonts w:ascii="Times New Roman" w:hAnsi="Times New Roman"/>
          <w:i/>
          <w:iCs/>
        </w:rPr>
        <w:t>for</w:t>
      </w:r>
      <w:r w:rsidRPr="00223D1D">
        <w:rPr>
          <w:rFonts w:ascii="Times New Roman" w:hAnsi="Times New Roman"/>
          <w:i/>
          <w:iCs/>
        </w:rPr>
        <w:t xml:space="preserve"> initial access</w:t>
      </w:r>
      <w:bookmarkEnd w:id="1"/>
    </w:p>
    <w:p w14:paraId="2BCC467E" w14:textId="14010FED" w:rsidR="001C338F" w:rsidRDefault="008A4E1D" w:rsidP="00337840">
      <w:pPr>
        <w:spacing w:before="240"/>
        <w:jc w:val="both"/>
        <w:rPr>
          <w:rFonts w:eastAsia="Batang"/>
          <w:sz w:val="22"/>
          <w:szCs w:val="22"/>
          <w:lang w:eastAsia="x-none"/>
        </w:rPr>
      </w:pPr>
      <w:r w:rsidRPr="008A4E1D">
        <w:rPr>
          <w:sz w:val="22"/>
          <w:szCs w:val="22"/>
        </w:rPr>
        <w:t xml:space="preserve">At the </w:t>
      </w:r>
      <w:r>
        <w:rPr>
          <w:sz w:val="22"/>
          <w:szCs w:val="22"/>
        </w:rPr>
        <w:t>last RAN1 meeting the following agreement was made in agenda item f</w:t>
      </w:r>
      <w:r w:rsidRPr="008A4E1D">
        <w:rPr>
          <w:sz w:val="22"/>
          <w:szCs w:val="22"/>
        </w:rPr>
        <w:t xml:space="preserve">or </w:t>
      </w:r>
      <w:r w:rsidRPr="008A4E1D">
        <w:rPr>
          <w:rFonts w:eastAsia="Batang"/>
          <w:sz w:val="22"/>
          <w:szCs w:val="22"/>
          <w:lang w:eastAsia="x-none"/>
        </w:rPr>
        <w:t>enhancements on UL time and frequency synchronization</w:t>
      </w:r>
      <w:r>
        <w:rPr>
          <w:rFonts w:eastAsia="Batang"/>
          <w:sz w:val="22"/>
          <w:szCs w:val="22"/>
          <w:lang w:eastAsia="x-non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A4E1D" w14:paraId="63310114" w14:textId="77777777" w:rsidTr="008A4E1D">
        <w:tc>
          <w:tcPr>
            <w:tcW w:w="10160" w:type="dxa"/>
          </w:tcPr>
          <w:p w14:paraId="5C82012B" w14:textId="77777777" w:rsidR="00C76AD0" w:rsidRPr="00C76AD0" w:rsidRDefault="00C76AD0" w:rsidP="00C76AD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highlight w:val="green"/>
                <w:lang w:val="en-US" w:eastAsia="ko-KR"/>
              </w:rPr>
              <w:t>Agreement:</w:t>
            </w:r>
          </w:p>
          <w:p w14:paraId="0273BCC5" w14:textId="77777777" w:rsidR="00C76AD0" w:rsidRPr="00C76AD0" w:rsidRDefault="00C76AD0" w:rsidP="00C76AD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 xml:space="preserve">In NTN, the network may broadcast </w:t>
            </w:r>
          </w:p>
          <w:p w14:paraId="2D1D857E" w14:textId="77777777" w:rsidR="00C76AD0" w:rsidRPr="00C76AD0" w:rsidRDefault="00C76AD0" w:rsidP="00C76AD0">
            <w:pPr>
              <w:numPr>
                <w:ilvl w:val="0"/>
                <w:numId w:val="38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 xml:space="preserve">A common timing offset value </w:t>
            </w:r>
          </w:p>
          <w:p w14:paraId="609707E5" w14:textId="77777777" w:rsidR="00C76AD0" w:rsidRPr="00C76AD0" w:rsidRDefault="00C76AD0" w:rsidP="00C76AD0">
            <w:pPr>
              <w:numPr>
                <w:ilvl w:val="1"/>
                <w:numId w:val="38"/>
              </w:numPr>
              <w:tabs>
                <w:tab w:val="num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>FFS details of the common timing offset</w:t>
            </w:r>
          </w:p>
          <w:p w14:paraId="1D16B3DC" w14:textId="77777777" w:rsidR="00C76AD0" w:rsidRPr="00C76AD0" w:rsidRDefault="00C76AD0" w:rsidP="00C76AD0">
            <w:pPr>
              <w:numPr>
                <w:ilvl w:val="0"/>
                <w:numId w:val="38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>FFS: A common timing drift rate</w:t>
            </w:r>
          </w:p>
          <w:p w14:paraId="0AFEC655" w14:textId="77777777" w:rsidR="00C76AD0" w:rsidRPr="00C76AD0" w:rsidRDefault="00C76AD0" w:rsidP="00C76AD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 xml:space="preserve">Before </w:t>
            </w:r>
            <w:proofErr w:type="spellStart"/>
            <w:r w:rsidRPr="00C76AD0">
              <w:rPr>
                <w:rFonts w:cs="Times"/>
                <w:color w:val="000000"/>
                <w:lang w:val="en-US" w:eastAsia="ko-KR"/>
              </w:rPr>
              <w:t>Msg1</w:t>
            </w:r>
            <w:proofErr w:type="spellEnd"/>
            <w:r w:rsidRPr="00C76AD0">
              <w:rPr>
                <w:rFonts w:cs="Times"/>
                <w:color w:val="000000"/>
                <w:lang w:val="en-US" w:eastAsia="ko-KR"/>
              </w:rPr>
              <w:t>/</w:t>
            </w:r>
            <w:proofErr w:type="spellStart"/>
            <w:r w:rsidRPr="00C76AD0">
              <w:rPr>
                <w:rFonts w:cs="Times"/>
                <w:color w:val="000000"/>
                <w:lang w:val="en-US" w:eastAsia="ko-KR"/>
              </w:rPr>
              <w:t>MsgA</w:t>
            </w:r>
            <w:proofErr w:type="spellEnd"/>
            <w:r w:rsidRPr="00C76AD0">
              <w:rPr>
                <w:rFonts w:cs="Times"/>
                <w:color w:val="000000"/>
                <w:lang w:val="en-US" w:eastAsia="ko-KR"/>
              </w:rPr>
              <w:t xml:space="preserve"> transmission, the NR NTN UE in idle/inactive mode calculates its TA as follows:</w:t>
            </w:r>
          </w:p>
          <w:p w14:paraId="6B0B6253" w14:textId="77777777" w:rsidR="00C76AD0" w:rsidRPr="00C76AD0" w:rsidRDefault="00D44BBD" w:rsidP="00C76AD0">
            <w:p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>
              <w:rPr>
                <w:rFonts w:eastAsia="Times New Roman" w:cs="Times"/>
                <w:lang w:val="en-US"/>
              </w:rPr>
              <w:pict w14:anchorId="2CFD7A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0.75pt;height:15.6pt" equationxml="&lt;">
                  <v:imagedata r:id="rId11" o:title="" chromakey="white"/>
                </v:shape>
              </w:pict>
            </w:r>
          </w:p>
          <w:p w14:paraId="2EC7F3E1" w14:textId="77777777" w:rsidR="00C76AD0" w:rsidRPr="00C76AD0" w:rsidRDefault="00C76AD0" w:rsidP="00C76AD0">
            <w:p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>Where:</w:t>
            </w:r>
          </w:p>
          <w:p w14:paraId="47E3BD9A" w14:textId="77777777" w:rsidR="00C76AD0" w:rsidRPr="00C76AD0" w:rsidRDefault="00C76AD0" w:rsidP="00C76AD0">
            <w:p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fldChar w:fldCharType="begin"/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QUOTE </w:instrText>
            </w:r>
            <w:r w:rsidR="00D44BBD">
              <w:rPr>
                <w:rFonts w:eastAsia="Times New Roman" w:cs="Times"/>
                <w:position w:val="-5"/>
                <w:lang w:val="en-US"/>
              </w:rPr>
              <w:pict w14:anchorId="134DBA35">
                <v:shape id="_x0000_i1026" type="#_x0000_t75" style="width:21.45pt;height:12.65pt" equationxml="&lt;">
                  <v:imagedata r:id="rId12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separate"/>
            </w:r>
            <w:r w:rsidR="00D44BBD">
              <w:rPr>
                <w:rFonts w:eastAsia="Times New Roman" w:cs="Times"/>
                <w:position w:val="-5"/>
                <w:lang w:val="en-US"/>
              </w:rPr>
              <w:pict w14:anchorId="27ED2F3D">
                <v:shape id="_x0000_i1027" type="#_x0000_t75" style="width:21.45pt;height:12.65pt" equationxml="&lt;">
                  <v:imagedata r:id="rId12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end"/>
            </w:r>
            <w:r w:rsidRPr="00C76AD0">
              <w:rPr>
                <w:rFonts w:cs="Times"/>
                <w:color w:val="000000"/>
                <w:lang w:val="en-US" w:eastAsia="ko-KR"/>
              </w:rPr>
              <w:t>is derived from the User specific TA self-estimation</w:t>
            </w:r>
          </w:p>
          <w:p w14:paraId="06EDA600" w14:textId="77777777" w:rsidR="00C76AD0" w:rsidRPr="00C76AD0" w:rsidRDefault="00C76AD0" w:rsidP="00C76AD0">
            <w:p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lang w:val="en-US" w:eastAsia="zh-CN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fldChar w:fldCharType="begin"/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QUOTE </w:instrText>
            </w:r>
            <w:r w:rsidR="00D44BBD">
              <w:rPr>
                <w:rFonts w:eastAsia="Times New Roman" w:cs="Times"/>
                <w:position w:val="-5"/>
                <w:lang w:val="en-US"/>
              </w:rPr>
              <w:pict w14:anchorId="513A028A">
                <v:shape id="_x0000_i1028" type="#_x0000_t75" style="width:6.75pt;height:12.65pt" equationxml="&lt;">
                  <v:imagedata r:id="rId13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separate"/>
            </w:r>
            <w:r w:rsidR="00D44BBD">
              <w:rPr>
                <w:rFonts w:eastAsia="Times New Roman" w:cs="Times"/>
                <w:position w:val="-5"/>
                <w:lang w:val="en-US"/>
              </w:rPr>
              <w:pict w14:anchorId="398037A2">
                <v:shape id="_x0000_i1029" type="#_x0000_t75" style="width:6.75pt;height:12.65pt" equationxml="&lt;">
                  <v:imagedata r:id="rId13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end"/>
            </w:r>
            <w:r w:rsidRPr="00C76AD0">
              <w:rPr>
                <w:rFonts w:cs="Times"/>
                <w:color w:val="000000"/>
                <w:lang w:val="en-US" w:eastAsia="ko-KR"/>
              </w:rPr>
              <w:t xml:space="preserve"> is derived at least from the common timing offset value if broadcasted by the network. The granularity of </w: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begin"/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QUOTE </w:instrText>
            </w:r>
            <w:r w:rsidR="00D44BBD">
              <w:rPr>
                <w:rFonts w:eastAsia="Times New Roman" w:cs="Times"/>
                <w:position w:val="-5"/>
                <w:lang w:val="en-US"/>
              </w:rPr>
              <w:pict w14:anchorId="06E310FB">
                <v:shape id="_x0000_i1030" type="#_x0000_t75" style="width:8pt;height:12.65pt" equationxml="&lt;">
                  <v:imagedata r:id="rId14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separate"/>
            </w:r>
            <w:r w:rsidR="00D44BBD">
              <w:rPr>
                <w:rFonts w:eastAsia="Times New Roman" w:cs="Times"/>
                <w:position w:val="-5"/>
                <w:lang w:val="en-US"/>
              </w:rPr>
              <w:pict w14:anchorId="500F1977">
                <v:shape id="_x0000_i1031" type="#_x0000_t75" style="width:8pt;height:12.65pt" equationxml="&lt;">
                  <v:imagedata r:id="rId14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end"/>
            </w:r>
            <w:r w:rsidRPr="00C76AD0">
              <w:rPr>
                <w:rFonts w:cs="Times"/>
                <w:color w:val="000000"/>
                <w:lang w:val="en-US" w:eastAsia="ko-KR"/>
              </w:rPr>
              <w:t xml:space="preserve"> and whether </w: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begin"/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QUOTE </w:instrText>
            </w:r>
            <w:r w:rsidR="00D44BBD">
              <w:rPr>
                <w:rFonts w:eastAsia="Times New Roman" w:cs="Times"/>
                <w:position w:val="-5"/>
                <w:lang w:val="en-US"/>
              </w:rPr>
              <w:pict w14:anchorId="6E50D17B">
                <v:shape id="_x0000_i1032" type="#_x0000_t75" style="width:8pt;height:12.65pt" equationxml="&lt;">
                  <v:imagedata r:id="rId14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separate"/>
            </w:r>
            <w:r w:rsidR="00D44BBD">
              <w:rPr>
                <w:rFonts w:eastAsia="Times New Roman" w:cs="Times"/>
                <w:position w:val="-5"/>
                <w:lang w:val="en-US"/>
              </w:rPr>
              <w:pict w14:anchorId="2D814110">
                <v:shape id="_x0000_i1033" type="#_x0000_t75" style="width:8pt;height:12.65pt" equationxml="&lt;">
                  <v:imagedata r:id="rId14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end"/>
            </w:r>
            <w:r w:rsidRPr="00C76AD0">
              <w:rPr>
                <w:rFonts w:cs="Times"/>
                <w:color w:val="000000"/>
                <w:lang w:val="en-US" w:eastAsia="ko-KR"/>
              </w:rPr>
              <w:t xml:space="preserve"> is indicated as a Timing Advance or as a Timing Offset value [unit] are FFS.</w:t>
            </w:r>
            <w:r w:rsidRPr="00C76AD0">
              <w:rPr>
                <w:rFonts w:cs="Times"/>
                <w:color w:val="FF0000"/>
                <w:lang w:val="en-US" w:eastAsia="zh-CN"/>
              </w:rPr>
              <w:t xml:space="preserve"> </w:t>
            </w:r>
            <w:r w:rsidRPr="00C76AD0">
              <w:rPr>
                <w:rFonts w:cs="Times"/>
                <w:lang w:val="en-US" w:eastAsia="zh-CN"/>
              </w:rPr>
              <w:t>Upon resolving the FFS, one of the X in the equation will be removed.</w:t>
            </w:r>
          </w:p>
          <w:p w14:paraId="6605F470" w14:textId="77777777" w:rsidR="00C76AD0" w:rsidRPr="00C76AD0" w:rsidRDefault="00C76AD0" w:rsidP="00C76AD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lang w:val="en-US" w:eastAsia="ko-KR"/>
              </w:rPr>
            </w:pPr>
            <w:r w:rsidRPr="00C76AD0">
              <w:rPr>
                <w:rFonts w:cs="Times"/>
                <w:lang w:val="en-US" w:eastAsia="ko-KR"/>
              </w:rPr>
              <w:fldChar w:fldCharType="begin"/>
            </w:r>
            <w:r w:rsidRPr="00C76AD0">
              <w:rPr>
                <w:rFonts w:cs="Times"/>
                <w:lang w:val="en-US" w:eastAsia="ko-KR"/>
              </w:rPr>
              <w:instrText xml:space="preserve"> QUOTE </w:instrText>
            </w:r>
            <w:r w:rsidR="00D44BBD">
              <w:rPr>
                <w:rFonts w:eastAsia="Times New Roman" w:cs="Times"/>
                <w:position w:val="-9"/>
                <w:lang w:val="en-US"/>
              </w:rPr>
              <w:pict w14:anchorId="52A9D382">
                <v:shape id="_x0000_i1034" type="#_x0000_t75" style="width:48.4pt;height:14.3pt" equationxml="&lt;">
                  <v:imagedata r:id="rId15" o:title="" chromakey="white"/>
                </v:shape>
              </w:pict>
            </w:r>
            <w:r w:rsidRPr="00C76AD0">
              <w:rPr>
                <w:rFonts w:cs="Times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lang w:val="en-US" w:eastAsia="ko-KR"/>
              </w:rPr>
              <w:fldChar w:fldCharType="separate"/>
            </w:r>
            <w:r w:rsidR="00D44BBD">
              <w:rPr>
                <w:rFonts w:eastAsia="Times New Roman" w:cs="Times"/>
                <w:position w:val="-9"/>
                <w:lang w:val="en-US"/>
              </w:rPr>
              <w:pict w14:anchorId="5824141E">
                <v:shape id="_x0000_i1035" type="#_x0000_t75" style="width:48.4pt;height:14.3pt" equationxml="&lt;">
                  <v:imagedata r:id="rId15" o:title="" chromakey="white"/>
                </v:shape>
              </w:pict>
            </w:r>
            <w:r w:rsidRPr="00C76AD0">
              <w:rPr>
                <w:rFonts w:cs="Times"/>
                <w:lang w:val="en-US" w:eastAsia="ko-KR"/>
              </w:rPr>
              <w:fldChar w:fldCharType="end"/>
            </w:r>
            <w:r w:rsidRPr="00C76AD0">
              <w:rPr>
                <w:rFonts w:cs="Times"/>
                <w:lang w:val="en-US" w:eastAsia="ko-KR"/>
              </w:rPr>
              <w:t>depends on band and LTE/NR coexistence and is specified in TS 38.213 section 4.2.</w:t>
            </w:r>
          </w:p>
          <w:p w14:paraId="0D7F4D80" w14:textId="77777777" w:rsidR="00C76AD0" w:rsidRPr="00C76AD0" w:rsidRDefault="00C76AD0" w:rsidP="00C76AD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lang w:val="en-US" w:eastAsia="ko-KR"/>
              </w:rPr>
            </w:pPr>
            <w:r w:rsidRPr="00C76AD0">
              <w:rPr>
                <w:rFonts w:cs="Times"/>
                <w:lang w:val="en-US" w:eastAsia="ko-KR"/>
              </w:rPr>
              <w:fldChar w:fldCharType="begin"/>
            </w:r>
            <w:r w:rsidRPr="00C76AD0">
              <w:rPr>
                <w:rFonts w:cs="Times"/>
                <w:lang w:val="en-US" w:eastAsia="ko-KR"/>
              </w:rPr>
              <w:instrText xml:space="preserve"> QUOTE </w:instrText>
            </w:r>
            <w:r w:rsidR="00D44BBD">
              <w:rPr>
                <w:rFonts w:eastAsia="Times New Roman" w:cs="Times"/>
                <w:position w:val="-5"/>
                <w:lang w:val="en-US"/>
              </w:rPr>
              <w:pict w14:anchorId="7B24A055">
                <v:shape id="_x0000_i1036" type="#_x0000_t75" style="width:10.95pt;height:12.65pt" equationxml="&lt;">
                  <v:imagedata r:id="rId16" o:title="" chromakey="white"/>
                </v:shape>
              </w:pict>
            </w:r>
            <w:r w:rsidRPr="00C76AD0">
              <w:rPr>
                <w:rFonts w:cs="Times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lang w:val="en-US" w:eastAsia="ko-KR"/>
              </w:rPr>
              <w:fldChar w:fldCharType="separate"/>
            </w:r>
            <w:r w:rsidR="00D44BBD">
              <w:rPr>
                <w:rFonts w:eastAsia="Times New Roman" w:cs="Times"/>
                <w:position w:val="-5"/>
                <w:lang w:val="en-US"/>
              </w:rPr>
              <w:pict w14:anchorId="4727CA20">
                <v:shape id="_x0000_i1037" type="#_x0000_t75" style="width:10.95pt;height:12.65pt" equationxml="&lt;">
                  <v:imagedata r:id="rId16" o:title="" chromakey="white"/>
                </v:shape>
              </w:pict>
            </w:r>
            <w:r w:rsidRPr="00C76AD0">
              <w:rPr>
                <w:rFonts w:cs="Times"/>
                <w:lang w:val="en-US" w:eastAsia="ko-KR"/>
              </w:rPr>
              <w:fldChar w:fldCharType="end"/>
            </w:r>
            <w:r w:rsidRPr="00C76AD0">
              <w:rPr>
                <w:rFonts w:cs="Times"/>
                <w:lang w:val="en-US" w:eastAsia="ko-KR"/>
              </w:rPr>
              <w:t xml:space="preserve"> is specified in TS 38.211 section 4.1. </w:t>
            </w:r>
          </w:p>
          <w:p w14:paraId="22E91756" w14:textId="2D6EC243" w:rsidR="008A4E1D" w:rsidRPr="00C76AD0" w:rsidRDefault="00C76AD0" w:rsidP="00C76AD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 xml:space="preserve">Note: UE will not assume that the </w:t>
            </w:r>
            <w:proofErr w:type="spellStart"/>
            <w:r w:rsidRPr="00C76AD0">
              <w:rPr>
                <w:rFonts w:cs="Times"/>
                <w:color w:val="000000"/>
                <w:lang w:val="en-US" w:eastAsia="ko-KR"/>
              </w:rPr>
              <w:t>RTT</w:t>
            </w:r>
            <w:proofErr w:type="spellEnd"/>
            <w:r w:rsidRPr="00C76AD0">
              <w:rPr>
                <w:rFonts w:cs="Times"/>
                <w:color w:val="000000"/>
                <w:lang w:val="en-US" w:eastAsia="ko-KR"/>
              </w:rPr>
              <w:t xml:space="preserve"> between UE and </w:t>
            </w:r>
            <w:proofErr w:type="spellStart"/>
            <w:r w:rsidRPr="00C76AD0">
              <w:rPr>
                <w:rFonts w:cs="Times"/>
                <w:color w:val="000000"/>
                <w:lang w:val="en-US" w:eastAsia="ko-KR"/>
              </w:rPr>
              <w:t>gNB</w:t>
            </w:r>
            <w:proofErr w:type="spellEnd"/>
            <w:r w:rsidRPr="00C76AD0">
              <w:rPr>
                <w:rFonts w:cs="Times"/>
                <w:color w:val="000000"/>
                <w:lang w:val="en-US" w:eastAsia="ko-KR"/>
              </w:rPr>
              <w:t xml:space="preserve"> is equal to the calculated TA for </w:t>
            </w:r>
            <w:proofErr w:type="spellStart"/>
            <w:r w:rsidRPr="00C76AD0">
              <w:rPr>
                <w:rFonts w:cs="Times"/>
                <w:color w:val="000000"/>
                <w:lang w:val="en-US" w:eastAsia="ko-KR"/>
              </w:rPr>
              <w:t>Msg1</w:t>
            </w:r>
            <w:proofErr w:type="spellEnd"/>
            <w:r w:rsidRPr="00C76AD0">
              <w:rPr>
                <w:rFonts w:cs="Times"/>
                <w:color w:val="000000"/>
                <w:lang w:val="en-US" w:eastAsia="ko-KR"/>
              </w:rPr>
              <w:t>/Msg A.</w:t>
            </w:r>
          </w:p>
        </w:tc>
      </w:tr>
    </w:tbl>
    <w:p w14:paraId="0ED8C2ED" w14:textId="75FC3B4E" w:rsidR="00716331" w:rsidRDefault="000D277D" w:rsidP="00337840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In the above agreement it is stated that i</w:t>
      </w:r>
      <w:r w:rsidR="00925480">
        <w:rPr>
          <w:sz w:val="22"/>
          <w:szCs w:val="22"/>
        </w:rPr>
        <w:t xml:space="preserve">ndication of common time offset (TA) is </w:t>
      </w:r>
      <w:r>
        <w:rPr>
          <w:sz w:val="22"/>
          <w:szCs w:val="22"/>
        </w:rPr>
        <w:t xml:space="preserve">supported and used at least for </w:t>
      </w:r>
      <w:proofErr w:type="spellStart"/>
      <w:r w:rsidRPr="000D277D">
        <w:rPr>
          <w:sz w:val="22"/>
          <w:szCs w:val="22"/>
        </w:rPr>
        <w:t>UE</w:t>
      </w:r>
      <w:r>
        <w:rPr>
          <w:sz w:val="22"/>
          <w:szCs w:val="22"/>
        </w:rPr>
        <w:t>s</w:t>
      </w:r>
      <w:proofErr w:type="spellEnd"/>
      <w:r w:rsidRPr="000D277D">
        <w:rPr>
          <w:sz w:val="22"/>
          <w:szCs w:val="22"/>
        </w:rPr>
        <w:t xml:space="preserve"> in idle/inactive mode</w:t>
      </w:r>
      <w:r>
        <w:rPr>
          <w:sz w:val="22"/>
          <w:szCs w:val="22"/>
        </w:rPr>
        <w:t>. Since the common TA and common slot offset (</w:t>
      </w:r>
      <w:proofErr w:type="spellStart"/>
      <w:r>
        <w:rPr>
          <w:sz w:val="22"/>
          <w:szCs w:val="22"/>
        </w:rPr>
        <w:t>K_offset</w:t>
      </w:r>
      <w:proofErr w:type="spellEnd"/>
      <w:r>
        <w:rPr>
          <w:sz w:val="22"/>
          <w:szCs w:val="22"/>
        </w:rPr>
        <w:t xml:space="preserve">) </w:t>
      </w:r>
      <w:r w:rsidR="006B2D16">
        <w:rPr>
          <w:sz w:val="22"/>
          <w:szCs w:val="22"/>
        </w:rPr>
        <w:t xml:space="preserve">may be used </w:t>
      </w:r>
      <w:r>
        <w:rPr>
          <w:sz w:val="22"/>
          <w:szCs w:val="22"/>
        </w:rPr>
        <w:t xml:space="preserve">in order to consider common propagation delay, the value of </w:t>
      </w:r>
      <w:proofErr w:type="spellStart"/>
      <w:r>
        <w:rPr>
          <w:sz w:val="22"/>
          <w:szCs w:val="22"/>
        </w:rPr>
        <w:t>K_offset</w:t>
      </w:r>
      <w:proofErr w:type="spellEnd"/>
      <w:r>
        <w:rPr>
          <w:sz w:val="22"/>
          <w:szCs w:val="22"/>
        </w:rPr>
        <w:t xml:space="preserve"> can be fully or partially derived from common TA value. </w:t>
      </w:r>
      <w:r w:rsidR="00716331">
        <w:rPr>
          <w:sz w:val="22"/>
          <w:szCs w:val="22"/>
        </w:rPr>
        <w:t xml:space="preserve">Since the common slot offset </w:t>
      </w:r>
      <w:proofErr w:type="spellStart"/>
      <w:r w:rsidR="00716331">
        <w:rPr>
          <w:sz w:val="22"/>
          <w:szCs w:val="22"/>
        </w:rPr>
        <w:t>K_offset</w:t>
      </w:r>
      <w:proofErr w:type="spellEnd"/>
      <w:r w:rsidR="00716331">
        <w:rPr>
          <w:sz w:val="22"/>
          <w:szCs w:val="22"/>
        </w:rPr>
        <w:t xml:space="preserve"> is a function of common propagation delay which is determined by the deployment it should be the same for all physical channels and procedure which utilise </w:t>
      </w:r>
      <w:proofErr w:type="spellStart"/>
      <w:r w:rsidR="00716331">
        <w:rPr>
          <w:sz w:val="22"/>
          <w:szCs w:val="22"/>
        </w:rPr>
        <w:t>K_offset</w:t>
      </w:r>
      <w:proofErr w:type="spellEnd"/>
      <w:r w:rsidR="00716331">
        <w:rPr>
          <w:sz w:val="22"/>
          <w:szCs w:val="22"/>
        </w:rPr>
        <w:t>.</w:t>
      </w:r>
    </w:p>
    <w:p w14:paraId="560DCA9D" w14:textId="12EFC9A4" w:rsidR="000D277D" w:rsidRPr="000D277D" w:rsidRDefault="000D277D" w:rsidP="00337840">
      <w:pPr>
        <w:spacing w:before="240"/>
        <w:jc w:val="both"/>
        <w:rPr>
          <w:b/>
          <w:bCs/>
          <w:sz w:val="22"/>
          <w:szCs w:val="22"/>
        </w:rPr>
      </w:pPr>
      <w:r w:rsidRPr="000D277D">
        <w:rPr>
          <w:b/>
          <w:bCs/>
          <w:i/>
          <w:iCs/>
          <w:sz w:val="22"/>
          <w:szCs w:val="22"/>
        </w:rPr>
        <w:t>Proposal 2</w:t>
      </w:r>
      <w:r w:rsidRPr="000D277D">
        <w:rPr>
          <w:b/>
          <w:bCs/>
          <w:sz w:val="22"/>
          <w:szCs w:val="22"/>
        </w:rPr>
        <w:t xml:space="preserve">: </w:t>
      </w:r>
    </w:p>
    <w:p w14:paraId="14174EE7" w14:textId="6FCE107D" w:rsidR="000D277D" w:rsidRDefault="000D277D" w:rsidP="000D277D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iCs/>
        </w:rPr>
      </w:pPr>
      <w:r w:rsidRPr="000D277D">
        <w:rPr>
          <w:rFonts w:ascii="Times New Roman" w:hAnsi="Times New Roman"/>
          <w:i/>
          <w:iCs/>
        </w:rPr>
        <w:t xml:space="preserve">Common timing advance (TA) value </w:t>
      </w:r>
      <w:r w:rsidR="002D154E">
        <w:rPr>
          <w:rFonts w:ascii="Times New Roman" w:hAnsi="Times New Roman"/>
          <w:i/>
          <w:iCs/>
        </w:rPr>
        <w:t>can</w:t>
      </w:r>
      <w:r w:rsidR="00F15E2C">
        <w:rPr>
          <w:rFonts w:ascii="Times New Roman" w:hAnsi="Times New Roman"/>
          <w:i/>
          <w:iCs/>
        </w:rPr>
        <w:t xml:space="preserve"> be</w:t>
      </w:r>
      <w:r w:rsidRPr="000D277D">
        <w:rPr>
          <w:rFonts w:ascii="Times New Roman" w:hAnsi="Times New Roman"/>
          <w:i/>
          <w:iCs/>
        </w:rPr>
        <w:t xml:space="preserve"> used to determine common slot offset (</w:t>
      </w:r>
      <w:proofErr w:type="spellStart"/>
      <w:r w:rsidRPr="000D277D">
        <w:rPr>
          <w:rFonts w:ascii="Times New Roman" w:hAnsi="Times New Roman"/>
          <w:i/>
          <w:iCs/>
        </w:rPr>
        <w:t>K</w:t>
      </w:r>
      <w:r w:rsidR="00E04415">
        <w:rPr>
          <w:rFonts w:ascii="Times New Roman" w:hAnsi="Times New Roman"/>
          <w:i/>
          <w:iCs/>
        </w:rPr>
        <w:t>_</w:t>
      </w:r>
      <w:r w:rsidRPr="000D277D">
        <w:rPr>
          <w:rFonts w:ascii="Times New Roman" w:hAnsi="Times New Roman"/>
          <w:i/>
          <w:iCs/>
        </w:rPr>
        <w:t>offset</w:t>
      </w:r>
      <w:proofErr w:type="spellEnd"/>
      <w:r w:rsidRPr="000D277D">
        <w:rPr>
          <w:rFonts w:ascii="Times New Roman" w:hAnsi="Times New Roman"/>
          <w:i/>
          <w:iCs/>
        </w:rPr>
        <w:t xml:space="preserve">) </w:t>
      </w:r>
    </w:p>
    <w:p w14:paraId="59D647A4" w14:textId="2291D2C2" w:rsidR="008C0C04" w:rsidRDefault="00DF31E7" w:rsidP="00C10514">
      <w:pPr>
        <w:pStyle w:val="ListParagraph"/>
        <w:numPr>
          <w:ilvl w:val="0"/>
          <w:numId w:val="36"/>
        </w:numPr>
        <w:spacing w:before="240"/>
        <w:rPr>
          <w:rFonts w:ascii="Times New Roman" w:hAnsi="Times New Roman"/>
          <w:i/>
          <w:iCs/>
        </w:rPr>
      </w:pPr>
      <w:proofErr w:type="spellStart"/>
      <w:r w:rsidRPr="00DF31E7">
        <w:rPr>
          <w:rFonts w:ascii="Times New Roman" w:hAnsi="Times New Roman"/>
          <w:i/>
          <w:iCs/>
        </w:rPr>
        <w:t>Koffset</w:t>
      </w:r>
      <w:proofErr w:type="spellEnd"/>
      <w:r w:rsidRPr="00DF31E7">
        <w:rPr>
          <w:rFonts w:ascii="Times New Roman" w:hAnsi="Times New Roman"/>
          <w:i/>
          <w:iCs/>
        </w:rPr>
        <w:t xml:space="preserve"> value should be common for all applicable physical layer procedure</w:t>
      </w:r>
      <w:r w:rsidR="00C10514">
        <w:rPr>
          <w:rFonts w:ascii="Times New Roman" w:hAnsi="Times New Roman"/>
          <w:i/>
          <w:iCs/>
        </w:rPr>
        <w:t>s</w:t>
      </w:r>
    </w:p>
    <w:p w14:paraId="2E1CB490" w14:textId="2C250822" w:rsidR="005B620D" w:rsidRDefault="007E0FFC" w:rsidP="005B620D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Since the common propagation delay for the same cell and same beam can be changing in time (e.g. </w:t>
      </w:r>
      <w:r w:rsidR="005B620D">
        <w:rPr>
          <w:sz w:val="22"/>
          <w:szCs w:val="22"/>
        </w:rPr>
        <w:t>for</w:t>
      </w:r>
      <w:r>
        <w:rPr>
          <w:sz w:val="22"/>
          <w:szCs w:val="22"/>
        </w:rPr>
        <w:t xml:space="preserve"> non-GEO satellite with </w:t>
      </w:r>
      <w:r w:rsidR="005B620D">
        <w:rPr>
          <w:sz w:val="22"/>
          <w:szCs w:val="22"/>
        </w:rPr>
        <w:t>stationary beams</w:t>
      </w:r>
      <w:r>
        <w:rPr>
          <w:sz w:val="22"/>
          <w:szCs w:val="22"/>
        </w:rPr>
        <w:t>)</w:t>
      </w:r>
      <w:r w:rsidR="005B620D">
        <w:rPr>
          <w:sz w:val="22"/>
          <w:szCs w:val="22"/>
        </w:rPr>
        <w:t xml:space="preserve">, the value of common slot offset </w:t>
      </w:r>
      <w:proofErr w:type="spellStart"/>
      <w:r w:rsidR="005B620D">
        <w:rPr>
          <w:sz w:val="22"/>
          <w:szCs w:val="22"/>
        </w:rPr>
        <w:t>K_offset</w:t>
      </w:r>
      <w:proofErr w:type="spellEnd"/>
      <w:r w:rsidR="005B620D">
        <w:rPr>
          <w:sz w:val="22"/>
          <w:szCs w:val="22"/>
        </w:rPr>
        <w:t xml:space="preserve"> needs to be updated after initial access. Also, in order to improve the delay characteristics of UL transmission or CSI </w:t>
      </w:r>
      <w:proofErr w:type="spellStart"/>
      <w:r w:rsidR="005B620D">
        <w:rPr>
          <w:sz w:val="22"/>
          <w:szCs w:val="22"/>
        </w:rPr>
        <w:t>K_offset</w:t>
      </w:r>
      <w:proofErr w:type="spellEnd"/>
      <w:r w:rsidR="005B620D">
        <w:rPr>
          <w:sz w:val="22"/>
          <w:szCs w:val="22"/>
        </w:rPr>
        <w:t xml:space="preserve"> may be updated from cell-specific to beam-specific or from beam-specific to UE-specific. </w:t>
      </w:r>
      <w:r w:rsidR="004F4BDE">
        <w:rPr>
          <w:sz w:val="22"/>
          <w:szCs w:val="22"/>
        </w:rPr>
        <w:t xml:space="preserve">However, currently it is not clear if UE-specific </w:t>
      </w:r>
      <w:proofErr w:type="spellStart"/>
      <w:r w:rsidR="004F4BDE">
        <w:rPr>
          <w:sz w:val="22"/>
          <w:szCs w:val="22"/>
        </w:rPr>
        <w:t>K_offset</w:t>
      </w:r>
      <w:proofErr w:type="spellEnd"/>
      <w:r w:rsidR="004F4BDE">
        <w:rPr>
          <w:sz w:val="22"/>
          <w:szCs w:val="22"/>
        </w:rPr>
        <w:t xml:space="preserve"> is really necessary considering that </w:t>
      </w:r>
      <w:proofErr w:type="spellStart"/>
      <w:r w:rsidR="004F4BDE">
        <w:rPr>
          <w:sz w:val="22"/>
          <w:szCs w:val="22"/>
        </w:rPr>
        <w:t>PUSCH</w:t>
      </w:r>
      <w:proofErr w:type="spellEnd"/>
      <w:r w:rsidR="004F4BDE">
        <w:rPr>
          <w:sz w:val="22"/>
          <w:szCs w:val="22"/>
        </w:rPr>
        <w:t xml:space="preserve"> and </w:t>
      </w:r>
      <w:proofErr w:type="spellStart"/>
      <w:r w:rsidR="004F4BDE">
        <w:rPr>
          <w:sz w:val="22"/>
          <w:szCs w:val="22"/>
        </w:rPr>
        <w:t>PUCCH</w:t>
      </w:r>
      <w:proofErr w:type="spellEnd"/>
      <w:r w:rsidR="004F4BDE">
        <w:rPr>
          <w:sz w:val="22"/>
          <w:szCs w:val="22"/>
        </w:rPr>
        <w:t xml:space="preserve"> supports flexible configuration of slot offset (</w:t>
      </w:r>
      <w:proofErr w:type="spellStart"/>
      <w:r w:rsidR="004F4BDE">
        <w:rPr>
          <w:sz w:val="22"/>
          <w:szCs w:val="22"/>
        </w:rPr>
        <w:t>K1</w:t>
      </w:r>
      <w:proofErr w:type="spellEnd"/>
      <w:r w:rsidR="004F4BDE">
        <w:rPr>
          <w:sz w:val="22"/>
          <w:szCs w:val="22"/>
        </w:rPr>
        <w:t xml:space="preserve"> and K2 values)</w:t>
      </w:r>
      <w:r w:rsidR="00955B64">
        <w:rPr>
          <w:sz w:val="22"/>
          <w:szCs w:val="22"/>
        </w:rPr>
        <w:t xml:space="preserve"> in UE-specific manner</w:t>
      </w:r>
      <w:r w:rsidR="003D1992">
        <w:rPr>
          <w:sz w:val="22"/>
          <w:szCs w:val="22"/>
        </w:rPr>
        <w:t xml:space="preserve">, especially if values of </w:t>
      </w:r>
      <w:proofErr w:type="spellStart"/>
      <w:r w:rsidR="003D1992">
        <w:rPr>
          <w:sz w:val="22"/>
          <w:szCs w:val="22"/>
        </w:rPr>
        <w:t>K1</w:t>
      </w:r>
      <w:proofErr w:type="spellEnd"/>
      <w:r w:rsidR="003D1992">
        <w:rPr>
          <w:sz w:val="22"/>
          <w:szCs w:val="22"/>
        </w:rPr>
        <w:t xml:space="preserve"> and K2 are extended for NTN</w:t>
      </w:r>
      <w:r w:rsidR="004F4BDE">
        <w:rPr>
          <w:sz w:val="22"/>
          <w:szCs w:val="22"/>
        </w:rPr>
        <w:t xml:space="preserve">. </w:t>
      </w:r>
    </w:p>
    <w:p w14:paraId="06695741" w14:textId="77777777" w:rsidR="005B620D" w:rsidRDefault="005B620D" w:rsidP="005B620D">
      <w:pPr>
        <w:spacing w:before="240"/>
        <w:jc w:val="both"/>
        <w:rPr>
          <w:sz w:val="22"/>
          <w:szCs w:val="22"/>
        </w:rPr>
      </w:pPr>
      <w:r w:rsidRPr="005B620D">
        <w:rPr>
          <w:b/>
          <w:bCs/>
          <w:i/>
          <w:iCs/>
          <w:sz w:val="22"/>
          <w:szCs w:val="22"/>
        </w:rPr>
        <w:lastRenderedPageBreak/>
        <w:t>Proposal 3</w:t>
      </w:r>
      <w:r>
        <w:rPr>
          <w:sz w:val="22"/>
          <w:szCs w:val="22"/>
        </w:rPr>
        <w:t xml:space="preserve">: </w:t>
      </w:r>
    </w:p>
    <w:p w14:paraId="4F4F28C1" w14:textId="46723449" w:rsidR="00C10514" w:rsidRDefault="005B620D" w:rsidP="005B620D">
      <w:pPr>
        <w:pStyle w:val="ListParagraph"/>
        <w:numPr>
          <w:ilvl w:val="0"/>
          <w:numId w:val="39"/>
        </w:numPr>
        <w:spacing w:before="240"/>
        <w:jc w:val="both"/>
        <w:rPr>
          <w:rFonts w:ascii="Times New Roman" w:hAnsi="Times New Roman"/>
          <w:i/>
          <w:iCs/>
        </w:rPr>
      </w:pPr>
      <w:r w:rsidRPr="005B620D">
        <w:rPr>
          <w:rFonts w:ascii="Times New Roman" w:hAnsi="Times New Roman"/>
          <w:i/>
          <w:iCs/>
        </w:rPr>
        <w:t xml:space="preserve">At least for cell-specific and beam-specific </w:t>
      </w:r>
      <w:proofErr w:type="spellStart"/>
      <w:r w:rsidRPr="005B620D">
        <w:rPr>
          <w:rFonts w:ascii="Times New Roman" w:hAnsi="Times New Roman"/>
          <w:i/>
          <w:iCs/>
        </w:rPr>
        <w:t>K</w:t>
      </w:r>
      <w:r w:rsidR="00031F87">
        <w:rPr>
          <w:rFonts w:ascii="Times New Roman" w:hAnsi="Times New Roman"/>
          <w:i/>
          <w:iCs/>
        </w:rPr>
        <w:t>_</w:t>
      </w:r>
      <w:r w:rsidRPr="005B620D">
        <w:rPr>
          <w:rFonts w:ascii="Times New Roman" w:hAnsi="Times New Roman"/>
          <w:i/>
          <w:iCs/>
        </w:rPr>
        <w:t>offset</w:t>
      </w:r>
      <w:proofErr w:type="spellEnd"/>
      <w:r w:rsidRPr="005B620D">
        <w:rPr>
          <w:rFonts w:ascii="Times New Roman" w:hAnsi="Times New Roman"/>
          <w:i/>
          <w:iCs/>
        </w:rPr>
        <w:t xml:space="preserve">, update by the </w:t>
      </w:r>
      <w:proofErr w:type="spellStart"/>
      <w:r w:rsidRPr="005B620D">
        <w:rPr>
          <w:rFonts w:ascii="Times New Roman" w:hAnsi="Times New Roman"/>
          <w:i/>
          <w:iCs/>
        </w:rPr>
        <w:t>gNB</w:t>
      </w:r>
      <w:proofErr w:type="spellEnd"/>
      <w:r w:rsidRPr="005B620D">
        <w:rPr>
          <w:rFonts w:ascii="Times New Roman" w:hAnsi="Times New Roman"/>
          <w:i/>
          <w:iCs/>
        </w:rPr>
        <w:t xml:space="preserve"> after initial access via higher layer signaling (</w:t>
      </w:r>
      <w:proofErr w:type="spellStart"/>
      <w:r w:rsidRPr="005B620D">
        <w:rPr>
          <w:rFonts w:ascii="Times New Roman" w:hAnsi="Times New Roman"/>
          <w:i/>
          <w:iCs/>
        </w:rPr>
        <w:t>RRC</w:t>
      </w:r>
      <w:proofErr w:type="spellEnd"/>
      <w:r w:rsidRPr="005B620D">
        <w:rPr>
          <w:rFonts w:ascii="Times New Roman" w:hAnsi="Times New Roman"/>
          <w:i/>
          <w:iCs/>
        </w:rPr>
        <w:t xml:space="preserve"> or MAC CE) is supported</w:t>
      </w:r>
    </w:p>
    <w:p w14:paraId="264C9EB3" w14:textId="3ADE316B" w:rsidR="004F4BDE" w:rsidRPr="005B620D" w:rsidRDefault="004F4BDE" w:rsidP="004F4BDE">
      <w:pPr>
        <w:pStyle w:val="ListParagraph"/>
        <w:numPr>
          <w:ilvl w:val="1"/>
          <w:numId w:val="39"/>
        </w:numPr>
        <w:spacing w:before="24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I</w:t>
      </w:r>
      <w:r w:rsidRPr="004F4BDE">
        <w:rPr>
          <w:rFonts w:ascii="Times New Roman" w:hAnsi="Times New Roman"/>
          <w:i/>
          <w:iCs/>
        </w:rPr>
        <w:t xml:space="preserve">t is not clear if UE-specific </w:t>
      </w:r>
      <w:proofErr w:type="spellStart"/>
      <w:r w:rsidRPr="004F4BDE">
        <w:rPr>
          <w:rFonts w:ascii="Times New Roman" w:hAnsi="Times New Roman"/>
          <w:i/>
          <w:iCs/>
        </w:rPr>
        <w:t>K_offset</w:t>
      </w:r>
      <w:proofErr w:type="spellEnd"/>
      <w:r w:rsidRPr="004F4BDE">
        <w:rPr>
          <w:rFonts w:ascii="Times New Roman" w:hAnsi="Times New Roman"/>
          <w:i/>
          <w:iCs/>
        </w:rPr>
        <w:t xml:space="preserve"> is necessary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233C5E42" w14:textId="5245CD2F" w:rsidR="00E40CA1" w:rsidRDefault="00E17F6E" w:rsidP="00552B68">
      <w:pPr>
        <w:jc w:val="both"/>
        <w:rPr>
          <w:sz w:val="22"/>
          <w:szCs w:val="22"/>
        </w:rPr>
      </w:pPr>
      <w:r w:rsidRPr="000B4ADF">
        <w:rPr>
          <w:sz w:val="22"/>
          <w:szCs w:val="22"/>
          <w:lang w:eastAsia="ko-KR"/>
        </w:rPr>
        <w:t xml:space="preserve">In this contribution aspects related to </w:t>
      </w:r>
      <w:r w:rsidR="00EC7F4A">
        <w:rPr>
          <w:sz w:val="22"/>
          <w:szCs w:val="22"/>
          <w:lang w:eastAsia="ko-KR"/>
        </w:rPr>
        <w:t>timing relationships for NTN</w:t>
      </w:r>
      <w:r w:rsidRPr="000B4ADF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were</w:t>
      </w:r>
      <w:r w:rsidRPr="000B4ADF">
        <w:rPr>
          <w:sz w:val="22"/>
          <w:szCs w:val="22"/>
          <w:lang w:eastAsia="ko-KR"/>
        </w:rPr>
        <w:t xml:space="preserve"> discussed</w:t>
      </w:r>
      <w:r w:rsidR="00553261">
        <w:rPr>
          <w:sz w:val="22"/>
          <w:szCs w:val="22"/>
          <w:lang w:val="en-US"/>
        </w:rPr>
        <w:t>.</w:t>
      </w:r>
      <w:r w:rsidR="00C73CBB" w:rsidRPr="00C73CBB">
        <w:rPr>
          <w:b/>
          <w:bCs/>
          <w:i/>
          <w:iCs/>
          <w:sz w:val="22"/>
          <w:szCs w:val="22"/>
        </w:rPr>
        <w:t xml:space="preserve"> </w:t>
      </w:r>
      <w:r w:rsidRPr="00E17F6E">
        <w:rPr>
          <w:sz w:val="22"/>
          <w:szCs w:val="22"/>
        </w:rPr>
        <w:t xml:space="preserve">The </w:t>
      </w:r>
      <w:r>
        <w:rPr>
          <w:sz w:val="22"/>
          <w:szCs w:val="22"/>
        </w:rPr>
        <w:t>following proposals are made.</w:t>
      </w:r>
    </w:p>
    <w:p w14:paraId="7D17D156" w14:textId="77777777" w:rsidR="00D66068" w:rsidRPr="00C85EE4" w:rsidRDefault="00D66068" w:rsidP="00D66068">
      <w:pPr>
        <w:spacing w:before="240"/>
        <w:jc w:val="both"/>
        <w:rPr>
          <w:b/>
          <w:bCs/>
        </w:rPr>
      </w:pPr>
      <w:r w:rsidRPr="00C85EE4">
        <w:rPr>
          <w:b/>
          <w:bCs/>
          <w:i/>
          <w:iCs/>
          <w:sz w:val="22"/>
          <w:szCs w:val="22"/>
        </w:rPr>
        <w:t>Proposal 1</w:t>
      </w:r>
      <w:r w:rsidRPr="00C85EE4">
        <w:rPr>
          <w:b/>
          <w:bCs/>
          <w:sz w:val="22"/>
          <w:szCs w:val="22"/>
        </w:rPr>
        <w:t>:</w:t>
      </w:r>
      <w:r w:rsidRPr="00C85EE4">
        <w:rPr>
          <w:b/>
          <w:bCs/>
        </w:rPr>
        <w:t xml:space="preserve"> </w:t>
      </w:r>
    </w:p>
    <w:p w14:paraId="15C6CB5A" w14:textId="7271B846" w:rsidR="00D66068" w:rsidRDefault="00D66068" w:rsidP="00D66068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iCs/>
        </w:rPr>
      </w:pPr>
      <w:r w:rsidRPr="00223D1D">
        <w:rPr>
          <w:rFonts w:ascii="Times New Roman" w:hAnsi="Times New Roman"/>
          <w:i/>
          <w:iCs/>
        </w:rPr>
        <w:t xml:space="preserve">Support beam specific </w:t>
      </w:r>
      <w:proofErr w:type="spellStart"/>
      <w:r w:rsidRPr="00223D1D">
        <w:rPr>
          <w:rFonts w:ascii="Times New Roman" w:hAnsi="Times New Roman"/>
          <w:i/>
          <w:iCs/>
        </w:rPr>
        <w:t>K_offset</w:t>
      </w:r>
      <w:proofErr w:type="spellEnd"/>
      <w:r w:rsidRPr="00223D1D">
        <w:rPr>
          <w:rFonts w:ascii="Times New Roman" w:hAnsi="Times New Roman"/>
          <w:i/>
          <w:iCs/>
        </w:rPr>
        <w:t xml:space="preserve"> configured in system information and used in initial access</w:t>
      </w:r>
    </w:p>
    <w:p w14:paraId="324DD92D" w14:textId="77777777" w:rsidR="00D66068" w:rsidRPr="000D277D" w:rsidRDefault="00D66068" w:rsidP="00D66068">
      <w:pPr>
        <w:spacing w:before="240"/>
        <w:jc w:val="both"/>
        <w:rPr>
          <w:b/>
          <w:bCs/>
          <w:sz w:val="22"/>
          <w:szCs w:val="22"/>
        </w:rPr>
      </w:pPr>
      <w:r w:rsidRPr="000D277D">
        <w:rPr>
          <w:b/>
          <w:bCs/>
          <w:i/>
          <w:iCs/>
          <w:sz w:val="22"/>
          <w:szCs w:val="22"/>
        </w:rPr>
        <w:t>Proposal 2</w:t>
      </w:r>
      <w:r w:rsidRPr="000D277D">
        <w:rPr>
          <w:b/>
          <w:bCs/>
          <w:sz w:val="22"/>
          <w:szCs w:val="22"/>
        </w:rPr>
        <w:t xml:space="preserve">: </w:t>
      </w:r>
    </w:p>
    <w:p w14:paraId="6F916265" w14:textId="77777777" w:rsidR="00D66068" w:rsidRDefault="00D66068" w:rsidP="00D66068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iCs/>
        </w:rPr>
      </w:pPr>
      <w:r w:rsidRPr="000D277D">
        <w:rPr>
          <w:rFonts w:ascii="Times New Roman" w:hAnsi="Times New Roman"/>
          <w:i/>
          <w:iCs/>
        </w:rPr>
        <w:t xml:space="preserve">Common timing advance (TA) value </w:t>
      </w:r>
      <w:r>
        <w:rPr>
          <w:rFonts w:ascii="Times New Roman" w:hAnsi="Times New Roman"/>
          <w:i/>
          <w:iCs/>
        </w:rPr>
        <w:t>can</w:t>
      </w:r>
      <w:r w:rsidRPr="000D277D">
        <w:rPr>
          <w:rFonts w:ascii="Times New Roman" w:hAnsi="Times New Roman"/>
          <w:i/>
          <w:iCs/>
        </w:rPr>
        <w:t xml:space="preserve"> used to determine common slot offset (</w:t>
      </w:r>
      <w:proofErr w:type="spellStart"/>
      <w:r w:rsidRPr="000D277D">
        <w:rPr>
          <w:rFonts w:ascii="Times New Roman" w:hAnsi="Times New Roman"/>
          <w:i/>
          <w:iCs/>
        </w:rPr>
        <w:t>K</w:t>
      </w:r>
      <w:r>
        <w:rPr>
          <w:rFonts w:ascii="Times New Roman" w:hAnsi="Times New Roman"/>
          <w:i/>
          <w:iCs/>
        </w:rPr>
        <w:t>_</w:t>
      </w:r>
      <w:r w:rsidRPr="000D277D">
        <w:rPr>
          <w:rFonts w:ascii="Times New Roman" w:hAnsi="Times New Roman"/>
          <w:i/>
          <w:iCs/>
        </w:rPr>
        <w:t>offset</w:t>
      </w:r>
      <w:proofErr w:type="spellEnd"/>
      <w:r w:rsidRPr="000D277D">
        <w:rPr>
          <w:rFonts w:ascii="Times New Roman" w:hAnsi="Times New Roman"/>
          <w:i/>
          <w:iCs/>
        </w:rPr>
        <w:t xml:space="preserve">) </w:t>
      </w:r>
    </w:p>
    <w:p w14:paraId="2BD42775" w14:textId="77777777" w:rsidR="00D66068" w:rsidRDefault="00D66068" w:rsidP="00D66068">
      <w:pPr>
        <w:pStyle w:val="ListParagraph"/>
        <w:numPr>
          <w:ilvl w:val="0"/>
          <w:numId w:val="36"/>
        </w:numPr>
        <w:spacing w:before="240"/>
        <w:rPr>
          <w:rFonts w:ascii="Times New Roman" w:hAnsi="Times New Roman"/>
          <w:i/>
          <w:iCs/>
        </w:rPr>
      </w:pPr>
      <w:bookmarkStart w:id="2" w:name="_GoBack"/>
      <w:bookmarkEnd w:id="2"/>
      <w:proofErr w:type="spellStart"/>
      <w:r w:rsidRPr="00DF31E7">
        <w:rPr>
          <w:rFonts w:ascii="Times New Roman" w:hAnsi="Times New Roman"/>
          <w:i/>
          <w:iCs/>
        </w:rPr>
        <w:t>Koffset</w:t>
      </w:r>
      <w:proofErr w:type="spellEnd"/>
      <w:r w:rsidRPr="00DF31E7">
        <w:rPr>
          <w:rFonts w:ascii="Times New Roman" w:hAnsi="Times New Roman"/>
          <w:i/>
          <w:iCs/>
        </w:rPr>
        <w:t xml:space="preserve"> value should be common for all applicable physical layer procedure</w:t>
      </w:r>
      <w:r>
        <w:rPr>
          <w:rFonts w:ascii="Times New Roman" w:hAnsi="Times New Roman"/>
          <w:i/>
          <w:iCs/>
        </w:rPr>
        <w:t>s</w:t>
      </w:r>
    </w:p>
    <w:p w14:paraId="05434A6F" w14:textId="77777777" w:rsidR="00D66068" w:rsidRDefault="00D66068" w:rsidP="00D66068">
      <w:pPr>
        <w:spacing w:before="240"/>
        <w:jc w:val="both"/>
        <w:rPr>
          <w:sz w:val="22"/>
          <w:szCs w:val="22"/>
        </w:rPr>
      </w:pPr>
      <w:r w:rsidRPr="005B620D">
        <w:rPr>
          <w:b/>
          <w:bCs/>
          <w:i/>
          <w:iCs/>
          <w:sz w:val="22"/>
          <w:szCs w:val="22"/>
        </w:rPr>
        <w:t>Proposal 3</w:t>
      </w:r>
      <w:r>
        <w:rPr>
          <w:sz w:val="22"/>
          <w:szCs w:val="22"/>
        </w:rPr>
        <w:t xml:space="preserve">: </w:t>
      </w:r>
    </w:p>
    <w:p w14:paraId="018B333C" w14:textId="77777777" w:rsidR="00D66068" w:rsidRDefault="00D66068" w:rsidP="00D66068">
      <w:pPr>
        <w:pStyle w:val="ListParagraph"/>
        <w:numPr>
          <w:ilvl w:val="0"/>
          <w:numId w:val="39"/>
        </w:numPr>
        <w:spacing w:before="240"/>
        <w:jc w:val="both"/>
        <w:rPr>
          <w:rFonts w:ascii="Times New Roman" w:hAnsi="Times New Roman"/>
          <w:i/>
          <w:iCs/>
        </w:rPr>
      </w:pPr>
      <w:r w:rsidRPr="005B620D">
        <w:rPr>
          <w:rFonts w:ascii="Times New Roman" w:hAnsi="Times New Roman"/>
          <w:i/>
          <w:iCs/>
        </w:rPr>
        <w:t xml:space="preserve">At least for cell-specific and beam-specific </w:t>
      </w:r>
      <w:proofErr w:type="spellStart"/>
      <w:r w:rsidRPr="005B620D">
        <w:rPr>
          <w:rFonts w:ascii="Times New Roman" w:hAnsi="Times New Roman"/>
          <w:i/>
          <w:iCs/>
        </w:rPr>
        <w:t>K</w:t>
      </w:r>
      <w:r>
        <w:rPr>
          <w:rFonts w:ascii="Times New Roman" w:hAnsi="Times New Roman"/>
          <w:i/>
          <w:iCs/>
        </w:rPr>
        <w:t>_</w:t>
      </w:r>
      <w:r w:rsidRPr="005B620D">
        <w:rPr>
          <w:rFonts w:ascii="Times New Roman" w:hAnsi="Times New Roman"/>
          <w:i/>
          <w:iCs/>
        </w:rPr>
        <w:t>offset</w:t>
      </w:r>
      <w:proofErr w:type="spellEnd"/>
      <w:r w:rsidRPr="005B620D">
        <w:rPr>
          <w:rFonts w:ascii="Times New Roman" w:hAnsi="Times New Roman"/>
          <w:i/>
          <w:iCs/>
        </w:rPr>
        <w:t xml:space="preserve">, update by the </w:t>
      </w:r>
      <w:proofErr w:type="spellStart"/>
      <w:r w:rsidRPr="005B620D">
        <w:rPr>
          <w:rFonts w:ascii="Times New Roman" w:hAnsi="Times New Roman"/>
          <w:i/>
          <w:iCs/>
        </w:rPr>
        <w:t>gNB</w:t>
      </w:r>
      <w:proofErr w:type="spellEnd"/>
      <w:r w:rsidRPr="005B620D">
        <w:rPr>
          <w:rFonts w:ascii="Times New Roman" w:hAnsi="Times New Roman"/>
          <w:i/>
          <w:iCs/>
        </w:rPr>
        <w:t xml:space="preserve"> after initial access via higher layer signaling (</w:t>
      </w:r>
      <w:proofErr w:type="spellStart"/>
      <w:r w:rsidRPr="005B620D">
        <w:rPr>
          <w:rFonts w:ascii="Times New Roman" w:hAnsi="Times New Roman"/>
          <w:i/>
          <w:iCs/>
        </w:rPr>
        <w:t>RRC</w:t>
      </w:r>
      <w:proofErr w:type="spellEnd"/>
      <w:r w:rsidRPr="005B620D">
        <w:rPr>
          <w:rFonts w:ascii="Times New Roman" w:hAnsi="Times New Roman"/>
          <w:i/>
          <w:iCs/>
        </w:rPr>
        <w:t xml:space="preserve"> or MAC CE) is supported</w:t>
      </w:r>
    </w:p>
    <w:p w14:paraId="0FB73BC9" w14:textId="2DC1D122" w:rsidR="00D66068" w:rsidRPr="00D66068" w:rsidRDefault="00D66068" w:rsidP="00D66068">
      <w:pPr>
        <w:pStyle w:val="ListParagraph"/>
        <w:numPr>
          <w:ilvl w:val="1"/>
          <w:numId w:val="39"/>
        </w:numPr>
        <w:spacing w:before="24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I</w:t>
      </w:r>
      <w:r w:rsidRPr="004F4BDE">
        <w:rPr>
          <w:rFonts w:ascii="Times New Roman" w:hAnsi="Times New Roman"/>
          <w:i/>
          <w:iCs/>
        </w:rPr>
        <w:t xml:space="preserve">t is not clear if UE-specific </w:t>
      </w:r>
      <w:proofErr w:type="spellStart"/>
      <w:r w:rsidRPr="004F4BDE">
        <w:rPr>
          <w:rFonts w:ascii="Times New Roman" w:hAnsi="Times New Roman"/>
          <w:i/>
          <w:iCs/>
        </w:rPr>
        <w:t>K_offset</w:t>
      </w:r>
      <w:proofErr w:type="spellEnd"/>
      <w:r w:rsidRPr="004F4BDE">
        <w:rPr>
          <w:rFonts w:ascii="Times New Roman" w:hAnsi="Times New Roman"/>
          <w:i/>
          <w:iCs/>
        </w:rPr>
        <w:t xml:space="preserve"> is necessary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2E0AD94" w14:textId="7554EBFB" w:rsidR="00693B04" w:rsidRDefault="00847C7F" w:rsidP="00D13C2E">
      <w:pPr>
        <w:numPr>
          <w:ilvl w:val="0"/>
          <w:numId w:val="2"/>
        </w:numPr>
        <w:rPr>
          <w:sz w:val="22"/>
          <w:lang w:eastAsia="zh-CN"/>
        </w:rPr>
      </w:pPr>
      <w:r w:rsidRPr="00847C7F">
        <w:rPr>
          <w:sz w:val="22"/>
        </w:rPr>
        <w:t>RP-193234</w:t>
      </w:r>
      <w:r w:rsidR="005E2025" w:rsidRPr="00957EE4">
        <w:rPr>
          <w:sz w:val="22"/>
        </w:rPr>
        <w:t xml:space="preserve"> </w:t>
      </w:r>
      <w:r w:rsidRPr="00847C7F">
        <w:rPr>
          <w:sz w:val="22"/>
        </w:rPr>
        <w:t>Solutions for NR to support non-terrestrial networks (NTN</w:t>
      </w:r>
      <w:r>
        <w:rPr>
          <w:sz w:val="22"/>
        </w:rPr>
        <w:t>)</w:t>
      </w:r>
    </w:p>
    <w:p w14:paraId="4EF22F02" w14:textId="4F2164D6" w:rsidR="00AD3274" w:rsidRDefault="00CF7DE4" w:rsidP="008B2811">
      <w:pPr>
        <w:numPr>
          <w:ilvl w:val="0"/>
          <w:numId w:val="2"/>
        </w:numPr>
        <w:rPr>
          <w:sz w:val="22"/>
          <w:lang w:eastAsia="zh-CN"/>
        </w:rPr>
      </w:pPr>
      <w:r w:rsidRPr="00CF7DE4">
        <w:rPr>
          <w:sz w:val="22"/>
          <w:lang w:eastAsia="zh-CN"/>
        </w:rPr>
        <w:t xml:space="preserve">3GPP TR 38.821 </w:t>
      </w:r>
      <w:proofErr w:type="spellStart"/>
      <w:r w:rsidRPr="00CF7DE4">
        <w:rPr>
          <w:sz w:val="22"/>
          <w:lang w:eastAsia="zh-CN"/>
        </w:rPr>
        <w:t>V16.0.0</w:t>
      </w:r>
      <w:proofErr w:type="spellEnd"/>
      <w:r w:rsidRPr="00CF7DE4">
        <w:rPr>
          <w:sz w:val="22"/>
          <w:lang w:eastAsia="zh-CN"/>
        </w:rPr>
        <w:t xml:space="preserve"> (2019-12)</w:t>
      </w:r>
      <w:r w:rsidR="00EB57B2">
        <w:rPr>
          <w:sz w:val="22"/>
          <w:lang w:eastAsia="zh-CN"/>
        </w:rPr>
        <w:t>;</w:t>
      </w:r>
      <w:r w:rsidRPr="00CF7DE4">
        <w:rPr>
          <w:sz w:val="22"/>
          <w:lang w:eastAsia="zh-CN"/>
        </w:rPr>
        <w:t xml:space="preserve"> 3rd Generation Partnership Project; Technical Specification Group Radio Access Network; Solutions for NR to support non-terrestrial networks (NTN</w:t>
      </w:r>
      <w:r>
        <w:rPr>
          <w:sz w:val="22"/>
          <w:lang w:eastAsia="zh-CN"/>
        </w:rPr>
        <w:t xml:space="preserve">) </w:t>
      </w:r>
      <w:r w:rsidRPr="00CF7DE4">
        <w:rPr>
          <w:sz w:val="22"/>
          <w:lang w:eastAsia="zh-CN"/>
        </w:rPr>
        <w:t>(Release 16)</w:t>
      </w:r>
    </w:p>
    <w:p w14:paraId="4F263444" w14:textId="1E58F08D" w:rsidR="00F225E4" w:rsidRDefault="007D4301" w:rsidP="005309FF">
      <w:pPr>
        <w:numPr>
          <w:ilvl w:val="0"/>
          <w:numId w:val="2"/>
        </w:numPr>
        <w:rPr>
          <w:sz w:val="22"/>
          <w:lang w:eastAsia="zh-CN"/>
        </w:rPr>
      </w:pPr>
      <w:r w:rsidRPr="007D4301">
        <w:rPr>
          <w:sz w:val="22"/>
          <w:lang w:eastAsia="zh-CN"/>
        </w:rPr>
        <w:t xml:space="preserve">RAN1 Chairman’s Notes, 3GPP TSG RAN </w:t>
      </w:r>
      <w:proofErr w:type="spellStart"/>
      <w:r w:rsidRPr="007D4301">
        <w:rPr>
          <w:sz w:val="22"/>
          <w:lang w:eastAsia="zh-CN"/>
        </w:rPr>
        <w:t>WG1</w:t>
      </w:r>
      <w:proofErr w:type="spellEnd"/>
      <w:r w:rsidRPr="007D4301">
        <w:rPr>
          <w:sz w:val="22"/>
          <w:lang w:eastAsia="zh-CN"/>
        </w:rPr>
        <w:t xml:space="preserve"> Meeting #102-e</w:t>
      </w:r>
      <w:r>
        <w:rPr>
          <w:sz w:val="22"/>
          <w:lang w:eastAsia="zh-CN"/>
        </w:rPr>
        <w:t xml:space="preserve">, </w:t>
      </w:r>
      <w:r w:rsidRPr="007D4301">
        <w:rPr>
          <w:sz w:val="22"/>
          <w:lang w:eastAsia="zh-CN"/>
        </w:rPr>
        <w:t>e-Meeting</w:t>
      </w:r>
    </w:p>
    <w:p w14:paraId="551111E3" w14:textId="66B96C37" w:rsidR="001C338F" w:rsidRPr="001C338F" w:rsidRDefault="001C338F" w:rsidP="001C338F">
      <w:pPr>
        <w:numPr>
          <w:ilvl w:val="0"/>
          <w:numId w:val="2"/>
        </w:numPr>
        <w:rPr>
          <w:sz w:val="22"/>
          <w:lang w:eastAsia="zh-CN"/>
        </w:rPr>
      </w:pPr>
      <w:r w:rsidRPr="007D4301">
        <w:rPr>
          <w:sz w:val="22"/>
          <w:lang w:eastAsia="zh-CN"/>
        </w:rPr>
        <w:t xml:space="preserve">RAN1 Chairman’s Notes, 3GPP TSG RAN </w:t>
      </w:r>
      <w:proofErr w:type="spellStart"/>
      <w:r w:rsidRPr="007D4301">
        <w:rPr>
          <w:sz w:val="22"/>
          <w:lang w:eastAsia="zh-CN"/>
        </w:rPr>
        <w:t>WG1</w:t>
      </w:r>
      <w:proofErr w:type="spellEnd"/>
      <w:r w:rsidRPr="007D4301">
        <w:rPr>
          <w:sz w:val="22"/>
          <w:lang w:eastAsia="zh-CN"/>
        </w:rPr>
        <w:t xml:space="preserve"> Meeting #10</w:t>
      </w:r>
      <w:r>
        <w:rPr>
          <w:sz w:val="22"/>
          <w:lang w:eastAsia="zh-CN"/>
        </w:rPr>
        <w:t>3</w:t>
      </w:r>
      <w:r w:rsidRPr="007D4301">
        <w:rPr>
          <w:sz w:val="22"/>
          <w:lang w:eastAsia="zh-CN"/>
        </w:rPr>
        <w:t>-e</w:t>
      </w:r>
      <w:r>
        <w:rPr>
          <w:sz w:val="22"/>
          <w:lang w:eastAsia="zh-CN"/>
        </w:rPr>
        <w:t xml:space="preserve">, </w:t>
      </w:r>
      <w:r w:rsidRPr="007D4301">
        <w:rPr>
          <w:sz w:val="22"/>
          <w:lang w:eastAsia="zh-CN"/>
        </w:rPr>
        <w:t>e-Meeting</w:t>
      </w:r>
    </w:p>
    <w:sectPr w:rsidR="001C338F" w:rsidRPr="001C338F" w:rsidSect="00733B1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85712" w14:textId="77777777" w:rsidR="004621D7" w:rsidRDefault="004621D7">
      <w:r>
        <w:separator/>
      </w:r>
    </w:p>
  </w:endnote>
  <w:endnote w:type="continuationSeparator" w:id="0">
    <w:p w14:paraId="25D13E5B" w14:textId="77777777" w:rsidR="004621D7" w:rsidRDefault="0046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812C8" w14:textId="77777777" w:rsidR="0034368B" w:rsidRDefault="003436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68B" w:rsidRDefault="003436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922E4" w14:textId="77777777" w:rsidR="0034368B" w:rsidRDefault="003436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C70E8" w14:textId="77777777" w:rsidR="00522D85" w:rsidRDefault="00522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CB19D" w14:textId="77777777" w:rsidR="004621D7" w:rsidRDefault="004621D7">
      <w:r>
        <w:separator/>
      </w:r>
    </w:p>
  </w:footnote>
  <w:footnote w:type="continuationSeparator" w:id="0">
    <w:p w14:paraId="1A5BDFEE" w14:textId="77777777" w:rsidR="004621D7" w:rsidRDefault="00462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CE36C" w14:textId="77777777" w:rsidR="0034368B" w:rsidRDefault="00343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E6EA2" w14:textId="77777777" w:rsidR="00522D85" w:rsidRDefault="00522D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DCD5E" w14:textId="77777777" w:rsidR="00522D85" w:rsidRDefault="00522D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6A0372"/>
    <w:multiLevelType w:val="hybridMultilevel"/>
    <w:tmpl w:val="B24A4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6175F6"/>
    <w:multiLevelType w:val="hybridMultilevel"/>
    <w:tmpl w:val="53D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345B9"/>
    <w:multiLevelType w:val="hybridMultilevel"/>
    <w:tmpl w:val="2900681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029D0"/>
    <w:multiLevelType w:val="hybridMultilevel"/>
    <w:tmpl w:val="C7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E440E0"/>
    <w:multiLevelType w:val="hybridMultilevel"/>
    <w:tmpl w:val="020E28E0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47E9B"/>
    <w:multiLevelType w:val="hybridMultilevel"/>
    <w:tmpl w:val="CDCEEE36"/>
    <w:lvl w:ilvl="0" w:tplc="2084ECA4">
      <w:numFmt w:val="bullet"/>
      <w:lvlText w:val="•"/>
      <w:lvlJc w:val="left"/>
      <w:pPr>
        <w:ind w:left="779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2" w15:restartNumberingAfterBreak="0">
    <w:nsid w:val="19591BA4"/>
    <w:multiLevelType w:val="hybridMultilevel"/>
    <w:tmpl w:val="56B6E57C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5" w15:restartNumberingAfterBreak="0">
    <w:nsid w:val="21903A88"/>
    <w:multiLevelType w:val="hybridMultilevel"/>
    <w:tmpl w:val="D0224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4461D"/>
    <w:multiLevelType w:val="hybridMultilevel"/>
    <w:tmpl w:val="0598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23EC7"/>
    <w:multiLevelType w:val="hybridMultilevel"/>
    <w:tmpl w:val="1AD6C29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826F36"/>
    <w:multiLevelType w:val="hybridMultilevel"/>
    <w:tmpl w:val="1F58B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C13AD2"/>
    <w:multiLevelType w:val="hybridMultilevel"/>
    <w:tmpl w:val="B6B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55F17"/>
    <w:multiLevelType w:val="hybridMultilevel"/>
    <w:tmpl w:val="A2226E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3" w15:restartNumberingAfterBreak="0">
    <w:nsid w:val="3B625F09"/>
    <w:multiLevelType w:val="hybridMultilevel"/>
    <w:tmpl w:val="4930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FB5801"/>
    <w:multiLevelType w:val="hybridMultilevel"/>
    <w:tmpl w:val="DF067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A1C00"/>
    <w:multiLevelType w:val="hybridMultilevel"/>
    <w:tmpl w:val="AB04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7" w15:restartNumberingAfterBreak="0">
    <w:nsid w:val="4A480114"/>
    <w:multiLevelType w:val="hybridMultilevel"/>
    <w:tmpl w:val="02109D4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653E6"/>
    <w:multiLevelType w:val="hybridMultilevel"/>
    <w:tmpl w:val="C83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62EA7"/>
    <w:multiLevelType w:val="hybridMultilevel"/>
    <w:tmpl w:val="CF9C1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438CE"/>
    <w:multiLevelType w:val="multilevel"/>
    <w:tmpl w:val="D6FC44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68A068C"/>
    <w:multiLevelType w:val="hybridMultilevel"/>
    <w:tmpl w:val="C2804622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49457C"/>
    <w:multiLevelType w:val="hybridMultilevel"/>
    <w:tmpl w:val="EAA8CE8C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786F5EA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A1BFF"/>
    <w:multiLevelType w:val="hybridMultilevel"/>
    <w:tmpl w:val="52C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39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3"/>
  </w:num>
  <w:num w:numId="7">
    <w:abstractNumId w:val="4"/>
  </w:num>
  <w:num w:numId="8">
    <w:abstractNumId w:val="34"/>
  </w:num>
  <w:num w:numId="9">
    <w:abstractNumId w:val="2"/>
  </w:num>
  <w:num w:numId="10">
    <w:abstractNumId w:val="3"/>
  </w:num>
  <w:num w:numId="11">
    <w:abstractNumId w:val="5"/>
  </w:num>
  <w:num w:numId="12">
    <w:abstractNumId w:val="9"/>
  </w:num>
  <w:num w:numId="13">
    <w:abstractNumId w:val="31"/>
  </w:num>
  <w:num w:numId="14">
    <w:abstractNumId w:val="38"/>
  </w:num>
  <w:num w:numId="15">
    <w:abstractNumId w:val="6"/>
  </w:num>
  <w:num w:numId="16">
    <w:abstractNumId w:val="21"/>
  </w:num>
  <w:num w:numId="17">
    <w:abstractNumId w:val="30"/>
  </w:num>
  <w:num w:numId="18">
    <w:abstractNumId w:val="25"/>
  </w:num>
  <w:num w:numId="19">
    <w:abstractNumId w:val="23"/>
  </w:num>
  <w:num w:numId="20">
    <w:abstractNumId w:val="32"/>
  </w:num>
  <w:num w:numId="21">
    <w:abstractNumId w:val="37"/>
  </w:num>
  <w:num w:numId="22">
    <w:abstractNumId w:val="10"/>
  </w:num>
  <w:num w:numId="23">
    <w:abstractNumId w:val="36"/>
  </w:num>
  <w:num w:numId="24">
    <w:abstractNumId w:val="27"/>
  </w:num>
  <w:num w:numId="25">
    <w:abstractNumId w:val="7"/>
  </w:num>
  <w:num w:numId="26">
    <w:abstractNumId w:val="18"/>
  </w:num>
  <w:num w:numId="27">
    <w:abstractNumId w:val="16"/>
  </w:num>
  <w:num w:numId="28">
    <w:abstractNumId w:val="22"/>
  </w:num>
  <w:num w:numId="29">
    <w:abstractNumId w:val="24"/>
  </w:num>
  <w:num w:numId="30">
    <w:abstractNumId w:val="15"/>
  </w:num>
  <w:num w:numId="31">
    <w:abstractNumId w:val="29"/>
  </w:num>
  <w:num w:numId="32">
    <w:abstractNumId w:val="8"/>
  </w:num>
  <w:num w:numId="33">
    <w:abstractNumId w:val="1"/>
  </w:num>
  <w:num w:numId="34">
    <w:abstractNumId w:val="17"/>
  </w:num>
  <w:num w:numId="35">
    <w:abstractNumId w:val="12"/>
  </w:num>
  <w:num w:numId="36">
    <w:abstractNumId w:val="20"/>
  </w:num>
  <w:num w:numId="37">
    <w:abstractNumId w:val="28"/>
  </w:num>
  <w:num w:numId="38">
    <w:abstractNumId w:val="35"/>
  </w:num>
  <w:num w:numId="3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0D"/>
    <w:rsid w:val="00002459"/>
    <w:rsid w:val="000024F6"/>
    <w:rsid w:val="00002509"/>
    <w:rsid w:val="00002716"/>
    <w:rsid w:val="000029A6"/>
    <w:rsid w:val="00002BDF"/>
    <w:rsid w:val="00003131"/>
    <w:rsid w:val="00003155"/>
    <w:rsid w:val="0000322D"/>
    <w:rsid w:val="0000334B"/>
    <w:rsid w:val="00003772"/>
    <w:rsid w:val="000037FB"/>
    <w:rsid w:val="00003C9A"/>
    <w:rsid w:val="00003CEE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897"/>
    <w:rsid w:val="00010CF1"/>
    <w:rsid w:val="00010D10"/>
    <w:rsid w:val="00010E97"/>
    <w:rsid w:val="00010F2F"/>
    <w:rsid w:val="00010FD1"/>
    <w:rsid w:val="00011703"/>
    <w:rsid w:val="000123D7"/>
    <w:rsid w:val="000124D1"/>
    <w:rsid w:val="0001256E"/>
    <w:rsid w:val="00012D90"/>
    <w:rsid w:val="000131A4"/>
    <w:rsid w:val="000131B5"/>
    <w:rsid w:val="0001321B"/>
    <w:rsid w:val="00013412"/>
    <w:rsid w:val="0001346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CF8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9C6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3CD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664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1F87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5D06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1F14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5A23"/>
    <w:rsid w:val="000466D5"/>
    <w:rsid w:val="00046CD6"/>
    <w:rsid w:val="00046CE4"/>
    <w:rsid w:val="00046F9A"/>
    <w:rsid w:val="00047024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0F6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4EF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AB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498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868"/>
    <w:rsid w:val="00063E29"/>
    <w:rsid w:val="00063F57"/>
    <w:rsid w:val="0006436D"/>
    <w:rsid w:val="0006480B"/>
    <w:rsid w:val="0006491A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59"/>
    <w:rsid w:val="00070378"/>
    <w:rsid w:val="000704FD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DD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08F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00F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762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95D"/>
    <w:rsid w:val="00093B23"/>
    <w:rsid w:val="00093EA6"/>
    <w:rsid w:val="0009437A"/>
    <w:rsid w:val="000947B7"/>
    <w:rsid w:val="00094CFE"/>
    <w:rsid w:val="00094D3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D9B"/>
    <w:rsid w:val="000A2EC9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8B2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3"/>
    <w:rsid w:val="000B026F"/>
    <w:rsid w:val="000B02C2"/>
    <w:rsid w:val="000B081C"/>
    <w:rsid w:val="000B0BA3"/>
    <w:rsid w:val="000B0BAE"/>
    <w:rsid w:val="000B0FF3"/>
    <w:rsid w:val="000B10AB"/>
    <w:rsid w:val="000B17A1"/>
    <w:rsid w:val="000B193E"/>
    <w:rsid w:val="000B1B47"/>
    <w:rsid w:val="000B1CD3"/>
    <w:rsid w:val="000B256B"/>
    <w:rsid w:val="000B26B1"/>
    <w:rsid w:val="000B2AAA"/>
    <w:rsid w:val="000B2B61"/>
    <w:rsid w:val="000B32D4"/>
    <w:rsid w:val="000B3658"/>
    <w:rsid w:val="000B366F"/>
    <w:rsid w:val="000B38DA"/>
    <w:rsid w:val="000B3F37"/>
    <w:rsid w:val="000B48FA"/>
    <w:rsid w:val="000B49D7"/>
    <w:rsid w:val="000B4ADF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3B0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9F6"/>
    <w:rsid w:val="000C7A05"/>
    <w:rsid w:val="000C7C3E"/>
    <w:rsid w:val="000C7E93"/>
    <w:rsid w:val="000D037E"/>
    <w:rsid w:val="000D0455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7D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B4B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0C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8A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834"/>
    <w:rsid w:val="000F4CAF"/>
    <w:rsid w:val="000F4F44"/>
    <w:rsid w:val="000F4FA8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4DE"/>
    <w:rsid w:val="0010660E"/>
    <w:rsid w:val="001066BD"/>
    <w:rsid w:val="00106A95"/>
    <w:rsid w:val="00106AB3"/>
    <w:rsid w:val="00106B85"/>
    <w:rsid w:val="00106CC3"/>
    <w:rsid w:val="00106E7E"/>
    <w:rsid w:val="00106F80"/>
    <w:rsid w:val="001074D1"/>
    <w:rsid w:val="00107600"/>
    <w:rsid w:val="00107CA3"/>
    <w:rsid w:val="00110678"/>
    <w:rsid w:val="00110984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A9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11"/>
    <w:rsid w:val="0011584C"/>
    <w:rsid w:val="00115A67"/>
    <w:rsid w:val="00115D19"/>
    <w:rsid w:val="00116112"/>
    <w:rsid w:val="0011677E"/>
    <w:rsid w:val="00116A58"/>
    <w:rsid w:val="00116EBA"/>
    <w:rsid w:val="001171B9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31A"/>
    <w:rsid w:val="00121897"/>
    <w:rsid w:val="00121E20"/>
    <w:rsid w:val="00121F59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3F9F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27F40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C68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A8F"/>
    <w:rsid w:val="00134C39"/>
    <w:rsid w:val="00135015"/>
    <w:rsid w:val="00135095"/>
    <w:rsid w:val="001352A6"/>
    <w:rsid w:val="00135333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5A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0D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45"/>
    <w:rsid w:val="001441BC"/>
    <w:rsid w:val="001441C5"/>
    <w:rsid w:val="001445AA"/>
    <w:rsid w:val="001445BF"/>
    <w:rsid w:val="0014471E"/>
    <w:rsid w:val="0014491B"/>
    <w:rsid w:val="00144B3F"/>
    <w:rsid w:val="00144C25"/>
    <w:rsid w:val="00144E04"/>
    <w:rsid w:val="00144E85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A02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B03"/>
    <w:rsid w:val="00153021"/>
    <w:rsid w:val="001531CD"/>
    <w:rsid w:val="001531FD"/>
    <w:rsid w:val="0015347E"/>
    <w:rsid w:val="00153692"/>
    <w:rsid w:val="001536C7"/>
    <w:rsid w:val="00153A48"/>
    <w:rsid w:val="00153A6B"/>
    <w:rsid w:val="00153C60"/>
    <w:rsid w:val="00153EEF"/>
    <w:rsid w:val="00153F29"/>
    <w:rsid w:val="001544AB"/>
    <w:rsid w:val="00154A24"/>
    <w:rsid w:val="00154B50"/>
    <w:rsid w:val="00154CC8"/>
    <w:rsid w:val="00154E96"/>
    <w:rsid w:val="00155146"/>
    <w:rsid w:val="001553DA"/>
    <w:rsid w:val="00155579"/>
    <w:rsid w:val="001555CC"/>
    <w:rsid w:val="00155841"/>
    <w:rsid w:val="00155F7A"/>
    <w:rsid w:val="001560AB"/>
    <w:rsid w:val="00156171"/>
    <w:rsid w:val="00156260"/>
    <w:rsid w:val="00156553"/>
    <w:rsid w:val="0015674F"/>
    <w:rsid w:val="001574F9"/>
    <w:rsid w:val="00157D41"/>
    <w:rsid w:val="00157FE4"/>
    <w:rsid w:val="0016019C"/>
    <w:rsid w:val="0016049F"/>
    <w:rsid w:val="00160674"/>
    <w:rsid w:val="00160786"/>
    <w:rsid w:val="00160A99"/>
    <w:rsid w:val="00160EC9"/>
    <w:rsid w:val="00161761"/>
    <w:rsid w:val="001617C8"/>
    <w:rsid w:val="001618A3"/>
    <w:rsid w:val="0016207A"/>
    <w:rsid w:val="00162234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9E3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C5E"/>
    <w:rsid w:val="00176F85"/>
    <w:rsid w:val="00177036"/>
    <w:rsid w:val="0017714C"/>
    <w:rsid w:val="0017722E"/>
    <w:rsid w:val="00177462"/>
    <w:rsid w:val="00177711"/>
    <w:rsid w:val="00177A0D"/>
    <w:rsid w:val="00177B01"/>
    <w:rsid w:val="00177CA9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2B2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5C0"/>
    <w:rsid w:val="00191727"/>
    <w:rsid w:val="00191830"/>
    <w:rsid w:val="00191A2B"/>
    <w:rsid w:val="00191C7A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A1F"/>
    <w:rsid w:val="001A0A54"/>
    <w:rsid w:val="001A0C75"/>
    <w:rsid w:val="001A0CB0"/>
    <w:rsid w:val="001A10E4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2FE8"/>
    <w:rsid w:val="001A3037"/>
    <w:rsid w:val="001A30B0"/>
    <w:rsid w:val="001A30FB"/>
    <w:rsid w:val="001A311F"/>
    <w:rsid w:val="001A35B2"/>
    <w:rsid w:val="001A36CF"/>
    <w:rsid w:val="001A3974"/>
    <w:rsid w:val="001A3D5B"/>
    <w:rsid w:val="001A3E27"/>
    <w:rsid w:val="001A3F0F"/>
    <w:rsid w:val="001A3F51"/>
    <w:rsid w:val="001A3FA5"/>
    <w:rsid w:val="001A448D"/>
    <w:rsid w:val="001A448F"/>
    <w:rsid w:val="001A4EDF"/>
    <w:rsid w:val="001A5174"/>
    <w:rsid w:val="001A52DC"/>
    <w:rsid w:val="001A5718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966"/>
    <w:rsid w:val="001B0F1F"/>
    <w:rsid w:val="001B1042"/>
    <w:rsid w:val="001B140E"/>
    <w:rsid w:val="001B1419"/>
    <w:rsid w:val="001B1522"/>
    <w:rsid w:val="001B1565"/>
    <w:rsid w:val="001B1F12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2D1"/>
    <w:rsid w:val="001B5332"/>
    <w:rsid w:val="001B53B3"/>
    <w:rsid w:val="001B54E9"/>
    <w:rsid w:val="001B570A"/>
    <w:rsid w:val="001B59C6"/>
    <w:rsid w:val="001B5E94"/>
    <w:rsid w:val="001B5F67"/>
    <w:rsid w:val="001B6211"/>
    <w:rsid w:val="001B62E0"/>
    <w:rsid w:val="001B6488"/>
    <w:rsid w:val="001B6619"/>
    <w:rsid w:val="001B6B3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38F"/>
    <w:rsid w:val="001C3474"/>
    <w:rsid w:val="001C3657"/>
    <w:rsid w:val="001C37FB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DDC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60C"/>
    <w:rsid w:val="001D19F8"/>
    <w:rsid w:val="001D1CFF"/>
    <w:rsid w:val="001D20B5"/>
    <w:rsid w:val="001D21E9"/>
    <w:rsid w:val="001D22B6"/>
    <w:rsid w:val="001D2915"/>
    <w:rsid w:val="001D2982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302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81F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6F8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4D3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68A"/>
    <w:rsid w:val="001E78CD"/>
    <w:rsid w:val="001E7922"/>
    <w:rsid w:val="001E7AFE"/>
    <w:rsid w:val="001F015D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A2D"/>
    <w:rsid w:val="001F2AC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7C5"/>
    <w:rsid w:val="001F4AE1"/>
    <w:rsid w:val="001F4C3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87D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852"/>
    <w:rsid w:val="00212A4F"/>
    <w:rsid w:val="00212D30"/>
    <w:rsid w:val="00212FF2"/>
    <w:rsid w:val="002130BD"/>
    <w:rsid w:val="0021330D"/>
    <w:rsid w:val="0021356F"/>
    <w:rsid w:val="0021370C"/>
    <w:rsid w:val="00213851"/>
    <w:rsid w:val="00213DF7"/>
    <w:rsid w:val="00213F38"/>
    <w:rsid w:val="002140CB"/>
    <w:rsid w:val="002140D1"/>
    <w:rsid w:val="002145A2"/>
    <w:rsid w:val="002145D6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A26"/>
    <w:rsid w:val="00221C6B"/>
    <w:rsid w:val="0022205F"/>
    <w:rsid w:val="002222A4"/>
    <w:rsid w:val="0022230B"/>
    <w:rsid w:val="0022337A"/>
    <w:rsid w:val="00223404"/>
    <w:rsid w:val="00223833"/>
    <w:rsid w:val="00223922"/>
    <w:rsid w:val="00223ACD"/>
    <w:rsid w:val="00223ADC"/>
    <w:rsid w:val="00223D1D"/>
    <w:rsid w:val="00223F34"/>
    <w:rsid w:val="002241C9"/>
    <w:rsid w:val="002243A5"/>
    <w:rsid w:val="00224A9B"/>
    <w:rsid w:val="00224C25"/>
    <w:rsid w:val="00224E90"/>
    <w:rsid w:val="00225398"/>
    <w:rsid w:val="00225FAF"/>
    <w:rsid w:val="002260C8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525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4AE5"/>
    <w:rsid w:val="00234AEE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90B"/>
    <w:rsid w:val="00242B2A"/>
    <w:rsid w:val="00242CAE"/>
    <w:rsid w:val="00242E0C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3F5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48C"/>
    <w:rsid w:val="0024652F"/>
    <w:rsid w:val="00246C52"/>
    <w:rsid w:val="00246EB6"/>
    <w:rsid w:val="00246F63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C1"/>
    <w:rsid w:val="0025169E"/>
    <w:rsid w:val="00251929"/>
    <w:rsid w:val="00251C90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C2B"/>
    <w:rsid w:val="00254FA3"/>
    <w:rsid w:val="00255315"/>
    <w:rsid w:val="00255709"/>
    <w:rsid w:val="0025587F"/>
    <w:rsid w:val="00255C71"/>
    <w:rsid w:val="00255D11"/>
    <w:rsid w:val="0025628A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9F2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931"/>
    <w:rsid w:val="00267CFE"/>
    <w:rsid w:val="00267EF5"/>
    <w:rsid w:val="00267F60"/>
    <w:rsid w:val="002705A1"/>
    <w:rsid w:val="00270621"/>
    <w:rsid w:val="002708B7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BF6"/>
    <w:rsid w:val="00272C29"/>
    <w:rsid w:val="00272D06"/>
    <w:rsid w:val="00272FEB"/>
    <w:rsid w:val="00272FEC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3EC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8CB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69C"/>
    <w:rsid w:val="0029178F"/>
    <w:rsid w:val="00291959"/>
    <w:rsid w:val="00291B01"/>
    <w:rsid w:val="00291BF6"/>
    <w:rsid w:val="002922BA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94B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814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523"/>
    <w:rsid w:val="002976A3"/>
    <w:rsid w:val="00297F46"/>
    <w:rsid w:val="002A038F"/>
    <w:rsid w:val="002A0581"/>
    <w:rsid w:val="002A05EF"/>
    <w:rsid w:val="002A0724"/>
    <w:rsid w:val="002A07D7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3D"/>
    <w:rsid w:val="002A5488"/>
    <w:rsid w:val="002A5C9F"/>
    <w:rsid w:val="002A5F1E"/>
    <w:rsid w:val="002A5FC1"/>
    <w:rsid w:val="002A60B6"/>
    <w:rsid w:val="002A6313"/>
    <w:rsid w:val="002A64B2"/>
    <w:rsid w:val="002A68D9"/>
    <w:rsid w:val="002A6EBA"/>
    <w:rsid w:val="002A72A9"/>
    <w:rsid w:val="002A732C"/>
    <w:rsid w:val="002A75E3"/>
    <w:rsid w:val="002A76CC"/>
    <w:rsid w:val="002A7A6A"/>
    <w:rsid w:val="002A7AB4"/>
    <w:rsid w:val="002A7B72"/>
    <w:rsid w:val="002A7E37"/>
    <w:rsid w:val="002B05A0"/>
    <w:rsid w:val="002B0740"/>
    <w:rsid w:val="002B07BF"/>
    <w:rsid w:val="002B0805"/>
    <w:rsid w:val="002B0C99"/>
    <w:rsid w:val="002B0EDA"/>
    <w:rsid w:val="002B10F9"/>
    <w:rsid w:val="002B112E"/>
    <w:rsid w:val="002B124B"/>
    <w:rsid w:val="002B16E3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266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31F"/>
    <w:rsid w:val="002C43C2"/>
    <w:rsid w:val="002C44DB"/>
    <w:rsid w:val="002C47B7"/>
    <w:rsid w:val="002C47BD"/>
    <w:rsid w:val="002C4EFE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6"/>
    <w:rsid w:val="002D13B7"/>
    <w:rsid w:val="002D154E"/>
    <w:rsid w:val="002D15C0"/>
    <w:rsid w:val="002D165D"/>
    <w:rsid w:val="002D1A04"/>
    <w:rsid w:val="002D1DD5"/>
    <w:rsid w:val="002D2057"/>
    <w:rsid w:val="002D20F7"/>
    <w:rsid w:val="002D23FC"/>
    <w:rsid w:val="002D2B4E"/>
    <w:rsid w:val="002D2FCA"/>
    <w:rsid w:val="002D35C8"/>
    <w:rsid w:val="002D3968"/>
    <w:rsid w:val="002D4029"/>
    <w:rsid w:val="002D425A"/>
    <w:rsid w:val="002D4322"/>
    <w:rsid w:val="002D43D1"/>
    <w:rsid w:val="002D463C"/>
    <w:rsid w:val="002D4A54"/>
    <w:rsid w:val="002D4C64"/>
    <w:rsid w:val="002D4DDD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10C"/>
    <w:rsid w:val="002D745A"/>
    <w:rsid w:val="002D7677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5B3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6F74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B42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2CF5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55"/>
    <w:rsid w:val="003137A0"/>
    <w:rsid w:val="003137ED"/>
    <w:rsid w:val="00313A6F"/>
    <w:rsid w:val="00313C4F"/>
    <w:rsid w:val="00313CF8"/>
    <w:rsid w:val="00313E2B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2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BB0"/>
    <w:rsid w:val="00321D74"/>
    <w:rsid w:val="003222E4"/>
    <w:rsid w:val="00322A6A"/>
    <w:rsid w:val="00322BC3"/>
    <w:rsid w:val="00322D03"/>
    <w:rsid w:val="00322E3B"/>
    <w:rsid w:val="003231B5"/>
    <w:rsid w:val="003232D6"/>
    <w:rsid w:val="00323325"/>
    <w:rsid w:val="00323FAD"/>
    <w:rsid w:val="00324636"/>
    <w:rsid w:val="00324731"/>
    <w:rsid w:val="003249F8"/>
    <w:rsid w:val="003259EB"/>
    <w:rsid w:val="00325A83"/>
    <w:rsid w:val="00325C38"/>
    <w:rsid w:val="00326146"/>
    <w:rsid w:val="0032649F"/>
    <w:rsid w:val="003264A2"/>
    <w:rsid w:val="003264CD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1C60"/>
    <w:rsid w:val="003321C3"/>
    <w:rsid w:val="0033257F"/>
    <w:rsid w:val="0033265F"/>
    <w:rsid w:val="00332962"/>
    <w:rsid w:val="00332A33"/>
    <w:rsid w:val="00332B7D"/>
    <w:rsid w:val="00332D13"/>
    <w:rsid w:val="003331F0"/>
    <w:rsid w:val="00333226"/>
    <w:rsid w:val="003333E8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840"/>
    <w:rsid w:val="00337C71"/>
    <w:rsid w:val="003406E1"/>
    <w:rsid w:val="00340C02"/>
    <w:rsid w:val="00340E16"/>
    <w:rsid w:val="00340E58"/>
    <w:rsid w:val="00341087"/>
    <w:rsid w:val="0034119A"/>
    <w:rsid w:val="003415A8"/>
    <w:rsid w:val="00341CDF"/>
    <w:rsid w:val="0034243C"/>
    <w:rsid w:val="0034246D"/>
    <w:rsid w:val="003426DE"/>
    <w:rsid w:val="0034287C"/>
    <w:rsid w:val="00342925"/>
    <w:rsid w:val="0034305B"/>
    <w:rsid w:val="003430E0"/>
    <w:rsid w:val="0034368B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0E1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3A5"/>
    <w:rsid w:val="00354634"/>
    <w:rsid w:val="0035488F"/>
    <w:rsid w:val="003552C6"/>
    <w:rsid w:val="0035534F"/>
    <w:rsid w:val="00355623"/>
    <w:rsid w:val="0035587A"/>
    <w:rsid w:val="00355A83"/>
    <w:rsid w:val="00356013"/>
    <w:rsid w:val="0035605A"/>
    <w:rsid w:val="003560B8"/>
    <w:rsid w:val="003562D7"/>
    <w:rsid w:val="00356351"/>
    <w:rsid w:val="00356353"/>
    <w:rsid w:val="003563E4"/>
    <w:rsid w:val="003565A7"/>
    <w:rsid w:val="003567C9"/>
    <w:rsid w:val="00356855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B0C"/>
    <w:rsid w:val="00357D8A"/>
    <w:rsid w:val="00357F5C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2A9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AA3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6E9A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AE2"/>
    <w:rsid w:val="0038116D"/>
    <w:rsid w:val="00381685"/>
    <w:rsid w:val="00381DDA"/>
    <w:rsid w:val="003821E7"/>
    <w:rsid w:val="00382243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A2E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58E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6BD2"/>
    <w:rsid w:val="00397424"/>
    <w:rsid w:val="0039749A"/>
    <w:rsid w:val="003978B8"/>
    <w:rsid w:val="00397A38"/>
    <w:rsid w:val="00397B96"/>
    <w:rsid w:val="00397C89"/>
    <w:rsid w:val="00397DFA"/>
    <w:rsid w:val="00397E0D"/>
    <w:rsid w:val="003A0311"/>
    <w:rsid w:val="003A0736"/>
    <w:rsid w:val="003A07F5"/>
    <w:rsid w:val="003A08E9"/>
    <w:rsid w:val="003A0914"/>
    <w:rsid w:val="003A0F8F"/>
    <w:rsid w:val="003A1135"/>
    <w:rsid w:val="003A1141"/>
    <w:rsid w:val="003A1341"/>
    <w:rsid w:val="003A162C"/>
    <w:rsid w:val="003A19E0"/>
    <w:rsid w:val="003A1A60"/>
    <w:rsid w:val="003A1DD5"/>
    <w:rsid w:val="003A2019"/>
    <w:rsid w:val="003A2D39"/>
    <w:rsid w:val="003A2FE7"/>
    <w:rsid w:val="003A301F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01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BCE"/>
    <w:rsid w:val="003B7D55"/>
    <w:rsid w:val="003C009A"/>
    <w:rsid w:val="003C04E2"/>
    <w:rsid w:val="003C061A"/>
    <w:rsid w:val="003C07D7"/>
    <w:rsid w:val="003C0985"/>
    <w:rsid w:val="003C0D37"/>
    <w:rsid w:val="003C0DA9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41E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28C"/>
    <w:rsid w:val="003C6580"/>
    <w:rsid w:val="003C65D0"/>
    <w:rsid w:val="003C728E"/>
    <w:rsid w:val="003C7459"/>
    <w:rsid w:val="003C75E4"/>
    <w:rsid w:val="003C78C0"/>
    <w:rsid w:val="003C79A4"/>
    <w:rsid w:val="003C7BD6"/>
    <w:rsid w:val="003D01D8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92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2DC"/>
    <w:rsid w:val="003D4330"/>
    <w:rsid w:val="003D4350"/>
    <w:rsid w:val="003D4409"/>
    <w:rsid w:val="003D47C4"/>
    <w:rsid w:val="003D48FC"/>
    <w:rsid w:val="003D50AE"/>
    <w:rsid w:val="003D5176"/>
    <w:rsid w:val="003D52A8"/>
    <w:rsid w:val="003D5717"/>
    <w:rsid w:val="003D5878"/>
    <w:rsid w:val="003D59F4"/>
    <w:rsid w:val="003D59FE"/>
    <w:rsid w:val="003D60D5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091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2E5C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655"/>
    <w:rsid w:val="003F577A"/>
    <w:rsid w:val="003F586D"/>
    <w:rsid w:val="003F59D4"/>
    <w:rsid w:val="003F5C7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A75"/>
    <w:rsid w:val="003F7DFF"/>
    <w:rsid w:val="003F7F69"/>
    <w:rsid w:val="00400032"/>
    <w:rsid w:val="0040015E"/>
    <w:rsid w:val="004001DF"/>
    <w:rsid w:val="00400427"/>
    <w:rsid w:val="0040045D"/>
    <w:rsid w:val="004007D3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B74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0DA"/>
    <w:rsid w:val="00413349"/>
    <w:rsid w:val="00413369"/>
    <w:rsid w:val="0041342A"/>
    <w:rsid w:val="004134AA"/>
    <w:rsid w:val="00413501"/>
    <w:rsid w:val="00413F24"/>
    <w:rsid w:val="00414129"/>
    <w:rsid w:val="00414378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1FA"/>
    <w:rsid w:val="004213E8"/>
    <w:rsid w:val="0042156E"/>
    <w:rsid w:val="0042183A"/>
    <w:rsid w:val="00421B4B"/>
    <w:rsid w:val="00421EC5"/>
    <w:rsid w:val="0042204C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3B74"/>
    <w:rsid w:val="0042425E"/>
    <w:rsid w:val="00424649"/>
    <w:rsid w:val="00424925"/>
    <w:rsid w:val="0042507C"/>
    <w:rsid w:val="00425164"/>
    <w:rsid w:val="004252D5"/>
    <w:rsid w:val="0042578A"/>
    <w:rsid w:val="004259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183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D5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B87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37FF2"/>
    <w:rsid w:val="004402A7"/>
    <w:rsid w:val="0044035D"/>
    <w:rsid w:val="004404B8"/>
    <w:rsid w:val="004404C3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7AB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34"/>
    <w:rsid w:val="00446FD6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68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1D7"/>
    <w:rsid w:val="00462292"/>
    <w:rsid w:val="004622A1"/>
    <w:rsid w:val="004622D0"/>
    <w:rsid w:val="00462420"/>
    <w:rsid w:val="00462588"/>
    <w:rsid w:val="004627B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1C"/>
    <w:rsid w:val="00465573"/>
    <w:rsid w:val="004658C3"/>
    <w:rsid w:val="00465AAF"/>
    <w:rsid w:val="00465EB3"/>
    <w:rsid w:val="0046645E"/>
    <w:rsid w:val="00466523"/>
    <w:rsid w:val="00466655"/>
    <w:rsid w:val="00466D1B"/>
    <w:rsid w:val="0046715B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EFF"/>
    <w:rsid w:val="00473F5F"/>
    <w:rsid w:val="0047410D"/>
    <w:rsid w:val="00474144"/>
    <w:rsid w:val="004743E3"/>
    <w:rsid w:val="00474750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0E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4DA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6EF"/>
    <w:rsid w:val="00492CE6"/>
    <w:rsid w:val="00492D3C"/>
    <w:rsid w:val="00492DD2"/>
    <w:rsid w:val="00492ECB"/>
    <w:rsid w:val="00493008"/>
    <w:rsid w:val="0049349F"/>
    <w:rsid w:val="004935A4"/>
    <w:rsid w:val="004938B6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5E0A"/>
    <w:rsid w:val="004A621B"/>
    <w:rsid w:val="004A64F8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A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644"/>
    <w:rsid w:val="004C0B5B"/>
    <w:rsid w:val="004C0EA7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8E4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2DD"/>
    <w:rsid w:val="004D44B1"/>
    <w:rsid w:val="004D470C"/>
    <w:rsid w:val="004D47C9"/>
    <w:rsid w:val="004D4968"/>
    <w:rsid w:val="004D4977"/>
    <w:rsid w:val="004D4A8A"/>
    <w:rsid w:val="004D4BEA"/>
    <w:rsid w:val="004D4F1F"/>
    <w:rsid w:val="004D50B5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90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3DA"/>
    <w:rsid w:val="004F1A00"/>
    <w:rsid w:val="004F1AD1"/>
    <w:rsid w:val="004F1D32"/>
    <w:rsid w:val="004F21D7"/>
    <w:rsid w:val="004F22F7"/>
    <w:rsid w:val="004F2826"/>
    <w:rsid w:val="004F2AA6"/>
    <w:rsid w:val="004F2B0D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55"/>
    <w:rsid w:val="004F4760"/>
    <w:rsid w:val="004F4BDE"/>
    <w:rsid w:val="004F4DAC"/>
    <w:rsid w:val="004F4E25"/>
    <w:rsid w:val="004F4E53"/>
    <w:rsid w:val="004F4EBA"/>
    <w:rsid w:val="004F4F42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ADC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2C5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13B"/>
    <w:rsid w:val="00511317"/>
    <w:rsid w:val="005118DD"/>
    <w:rsid w:val="00511B42"/>
    <w:rsid w:val="00511E35"/>
    <w:rsid w:val="00511E67"/>
    <w:rsid w:val="00511FDC"/>
    <w:rsid w:val="0051227E"/>
    <w:rsid w:val="00512313"/>
    <w:rsid w:val="00512391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D3C"/>
    <w:rsid w:val="00515E2B"/>
    <w:rsid w:val="00515E62"/>
    <w:rsid w:val="005160BC"/>
    <w:rsid w:val="00516B96"/>
    <w:rsid w:val="00516D2A"/>
    <w:rsid w:val="00516EE8"/>
    <w:rsid w:val="00517116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2D85"/>
    <w:rsid w:val="00523366"/>
    <w:rsid w:val="00523DCA"/>
    <w:rsid w:val="00523E18"/>
    <w:rsid w:val="00523E2D"/>
    <w:rsid w:val="00523EAD"/>
    <w:rsid w:val="00523F32"/>
    <w:rsid w:val="0052422C"/>
    <w:rsid w:val="00524458"/>
    <w:rsid w:val="005244D5"/>
    <w:rsid w:val="005245A9"/>
    <w:rsid w:val="0052484A"/>
    <w:rsid w:val="005248C4"/>
    <w:rsid w:val="00524AD1"/>
    <w:rsid w:val="00524B8E"/>
    <w:rsid w:val="00524D2A"/>
    <w:rsid w:val="00524E26"/>
    <w:rsid w:val="00524E6A"/>
    <w:rsid w:val="0052512C"/>
    <w:rsid w:val="005251DA"/>
    <w:rsid w:val="00525407"/>
    <w:rsid w:val="0052549D"/>
    <w:rsid w:val="0052599E"/>
    <w:rsid w:val="00525CE2"/>
    <w:rsid w:val="00525F16"/>
    <w:rsid w:val="00525F71"/>
    <w:rsid w:val="005260FF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BAB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51D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2FB"/>
    <w:rsid w:val="005424B2"/>
    <w:rsid w:val="00542F16"/>
    <w:rsid w:val="0054324F"/>
    <w:rsid w:val="00543639"/>
    <w:rsid w:val="005436D7"/>
    <w:rsid w:val="00543703"/>
    <w:rsid w:val="00543A66"/>
    <w:rsid w:val="00543A83"/>
    <w:rsid w:val="00543A8B"/>
    <w:rsid w:val="00543F56"/>
    <w:rsid w:val="00544220"/>
    <w:rsid w:val="005444D2"/>
    <w:rsid w:val="00544C33"/>
    <w:rsid w:val="0054508A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A56"/>
    <w:rsid w:val="00550A5C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B68"/>
    <w:rsid w:val="00552FF4"/>
    <w:rsid w:val="0055320C"/>
    <w:rsid w:val="00553261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573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37A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CF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6D2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963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B9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DB6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196"/>
    <w:rsid w:val="00584496"/>
    <w:rsid w:val="00584638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6F7"/>
    <w:rsid w:val="00590BF6"/>
    <w:rsid w:val="00591129"/>
    <w:rsid w:val="005912D2"/>
    <w:rsid w:val="00591626"/>
    <w:rsid w:val="00591777"/>
    <w:rsid w:val="005918E2"/>
    <w:rsid w:val="00591B7B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6F2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5DF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3E2A"/>
    <w:rsid w:val="005B46B4"/>
    <w:rsid w:val="005B4911"/>
    <w:rsid w:val="005B4B5E"/>
    <w:rsid w:val="005B4C5C"/>
    <w:rsid w:val="005B4E3D"/>
    <w:rsid w:val="005B4E83"/>
    <w:rsid w:val="005B541A"/>
    <w:rsid w:val="005B5425"/>
    <w:rsid w:val="005B54FE"/>
    <w:rsid w:val="005B5A55"/>
    <w:rsid w:val="005B5D1D"/>
    <w:rsid w:val="005B620D"/>
    <w:rsid w:val="005B6397"/>
    <w:rsid w:val="005B6C73"/>
    <w:rsid w:val="005B6FAE"/>
    <w:rsid w:val="005B703E"/>
    <w:rsid w:val="005B70E8"/>
    <w:rsid w:val="005B7824"/>
    <w:rsid w:val="005B7920"/>
    <w:rsid w:val="005B7BC8"/>
    <w:rsid w:val="005C048A"/>
    <w:rsid w:val="005C0625"/>
    <w:rsid w:val="005C07CA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641"/>
    <w:rsid w:val="005C3016"/>
    <w:rsid w:val="005C376D"/>
    <w:rsid w:val="005C3929"/>
    <w:rsid w:val="005C392F"/>
    <w:rsid w:val="005C3A65"/>
    <w:rsid w:val="005C3A7D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4E1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2A2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B63"/>
    <w:rsid w:val="005E2E2C"/>
    <w:rsid w:val="005E2FA0"/>
    <w:rsid w:val="005E308C"/>
    <w:rsid w:val="005E3245"/>
    <w:rsid w:val="005E339E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E7FFD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C82"/>
    <w:rsid w:val="005F3F5B"/>
    <w:rsid w:val="005F3F7F"/>
    <w:rsid w:val="005F3FC6"/>
    <w:rsid w:val="005F401B"/>
    <w:rsid w:val="005F40E5"/>
    <w:rsid w:val="005F42BA"/>
    <w:rsid w:val="005F4364"/>
    <w:rsid w:val="005F46D9"/>
    <w:rsid w:val="005F48FC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9AD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7D8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613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D3E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6CC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77B"/>
    <w:rsid w:val="0062286B"/>
    <w:rsid w:val="00622BDB"/>
    <w:rsid w:val="00622DE5"/>
    <w:rsid w:val="0062315B"/>
    <w:rsid w:val="006233DF"/>
    <w:rsid w:val="00623427"/>
    <w:rsid w:val="0062395D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40E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27FEE"/>
    <w:rsid w:val="006300D7"/>
    <w:rsid w:val="00630B33"/>
    <w:rsid w:val="00631007"/>
    <w:rsid w:val="00631692"/>
    <w:rsid w:val="00631803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CB0"/>
    <w:rsid w:val="00633D62"/>
    <w:rsid w:val="0063405E"/>
    <w:rsid w:val="00634077"/>
    <w:rsid w:val="006341AD"/>
    <w:rsid w:val="006341D7"/>
    <w:rsid w:val="00634232"/>
    <w:rsid w:val="00634703"/>
    <w:rsid w:val="006347F5"/>
    <w:rsid w:val="00635339"/>
    <w:rsid w:val="00635B84"/>
    <w:rsid w:val="00635EDA"/>
    <w:rsid w:val="00635EDC"/>
    <w:rsid w:val="00635F56"/>
    <w:rsid w:val="00636094"/>
    <w:rsid w:val="0063654B"/>
    <w:rsid w:val="0063681F"/>
    <w:rsid w:val="00636A76"/>
    <w:rsid w:val="00636D3C"/>
    <w:rsid w:val="00636E75"/>
    <w:rsid w:val="006372C0"/>
    <w:rsid w:val="006373C7"/>
    <w:rsid w:val="0063745E"/>
    <w:rsid w:val="006374F0"/>
    <w:rsid w:val="006376E2"/>
    <w:rsid w:val="00637A6C"/>
    <w:rsid w:val="00637A7B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1A3B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18D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3C70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52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310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99A"/>
    <w:rsid w:val="00666B16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7D"/>
    <w:rsid w:val="006757DC"/>
    <w:rsid w:val="00675965"/>
    <w:rsid w:val="006763E2"/>
    <w:rsid w:val="006767B8"/>
    <w:rsid w:val="00677085"/>
    <w:rsid w:val="00677133"/>
    <w:rsid w:val="00677725"/>
    <w:rsid w:val="00677C2A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279"/>
    <w:rsid w:val="00682318"/>
    <w:rsid w:val="006824E8"/>
    <w:rsid w:val="006829D8"/>
    <w:rsid w:val="00682A4A"/>
    <w:rsid w:val="00682B34"/>
    <w:rsid w:val="00682ED3"/>
    <w:rsid w:val="00683060"/>
    <w:rsid w:val="0068367C"/>
    <w:rsid w:val="00683D7F"/>
    <w:rsid w:val="00683EF3"/>
    <w:rsid w:val="00684258"/>
    <w:rsid w:val="006849EB"/>
    <w:rsid w:val="00684A0D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2E19"/>
    <w:rsid w:val="00692FDA"/>
    <w:rsid w:val="00693077"/>
    <w:rsid w:val="00693295"/>
    <w:rsid w:val="006935FA"/>
    <w:rsid w:val="00693B04"/>
    <w:rsid w:val="00693CA1"/>
    <w:rsid w:val="00693E46"/>
    <w:rsid w:val="006943ED"/>
    <w:rsid w:val="0069447C"/>
    <w:rsid w:val="006949AD"/>
    <w:rsid w:val="00694A09"/>
    <w:rsid w:val="0069521B"/>
    <w:rsid w:val="00695583"/>
    <w:rsid w:val="00695685"/>
    <w:rsid w:val="006958A5"/>
    <w:rsid w:val="00695D50"/>
    <w:rsid w:val="00695D83"/>
    <w:rsid w:val="00695E95"/>
    <w:rsid w:val="00695EFF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3E"/>
    <w:rsid w:val="006A1B7F"/>
    <w:rsid w:val="006A1ECB"/>
    <w:rsid w:val="006A2245"/>
    <w:rsid w:val="006A2347"/>
    <w:rsid w:val="006A24B3"/>
    <w:rsid w:val="006A277C"/>
    <w:rsid w:val="006A28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D42"/>
    <w:rsid w:val="006A5E0F"/>
    <w:rsid w:val="006A5E26"/>
    <w:rsid w:val="006A63D3"/>
    <w:rsid w:val="006A653B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16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2C4"/>
    <w:rsid w:val="006C03B2"/>
    <w:rsid w:val="006C0485"/>
    <w:rsid w:val="006C097C"/>
    <w:rsid w:val="006C09DD"/>
    <w:rsid w:val="006C0A1A"/>
    <w:rsid w:val="006C12D6"/>
    <w:rsid w:val="006C1B3F"/>
    <w:rsid w:val="006C1F57"/>
    <w:rsid w:val="006C20C0"/>
    <w:rsid w:val="006C2D5B"/>
    <w:rsid w:val="006C2F89"/>
    <w:rsid w:val="006C375B"/>
    <w:rsid w:val="006C377A"/>
    <w:rsid w:val="006C3B24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85E"/>
    <w:rsid w:val="006C6C28"/>
    <w:rsid w:val="006C6E92"/>
    <w:rsid w:val="006C6FCF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045"/>
    <w:rsid w:val="006D59BF"/>
    <w:rsid w:val="006D5A82"/>
    <w:rsid w:val="006D5AE7"/>
    <w:rsid w:val="006D5B2C"/>
    <w:rsid w:val="006D5EC2"/>
    <w:rsid w:val="006D5F74"/>
    <w:rsid w:val="006D5FEF"/>
    <w:rsid w:val="006D60BE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541"/>
    <w:rsid w:val="006E260B"/>
    <w:rsid w:val="006E2AA6"/>
    <w:rsid w:val="006E3D3A"/>
    <w:rsid w:val="006E3FA7"/>
    <w:rsid w:val="006E3FFB"/>
    <w:rsid w:val="006E4469"/>
    <w:rsid w:val="006E44B9"/>
    <w:rsid w:val="006E459B"/>
    <w:rsid w:val="006E4EBD"/>
    <w:rsid w:val="006E4EC2"/>
    <w:rsid w:val="006E512D"/>
    <w:rsid w:val="006E5151"/>
    <w:rsid w:val="006E5369"/>
    <w:rsid w:val="006E5479"/>
    <w:rsid w:val="006E54EC"/>
    <w:rsid w:val="006E5526"/>
    <w:rsid w:val="006E554E"/>
    <w:rsid w:val="006E604E"/>
    <w:rsid w:val="006E609B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14"/>
    <w:rsid w:val="006F18B5"/>
    <w:rsid w:val="006F1D86"/>
    <w:rsid w:val="006F22CB"/>
    <w:rsid w:val="006F291E"/>
    <w:rsid w:val="006F2923"/>
    <w:rsid w:val="006F2A50"/>
    <w:rsid w:val="006F2E21"/>
    <w:rsid w:val="006F3052"/>
    <w:rsid w:val="006F314D"/>
    <w:rsid w:val="006F32B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FCE"/>
    <w:rsid w:val="006F5240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0F73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5C4"/>
    <w:rsid w:val="00712A0F"/>
    <w:rsid w:val="00712FDB"/>
    <w:rsid w:val="0071374D"/>
    <w:rsid w:val="00713B48"/>
    <w:rsid w:val="00713CA2"/>
    <w:rsid w:val="00713DDD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31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C62"/>
    <w:rsid w:val="00722EE0"/>
    <w:rsid w:val="00722FA8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8DE"/>
    <w:rsid w:val="00731A41"/>
    <w:rsid w:val="00731CAD"/>
    <w:rsid w:val="00731D37"/>
    <w:rsid w:val="00731E4B"/>
    <w:rsid w:val="00731E9C"/>
    <w:rsid w:val="00732321"/>
    <w:rsid w:val="00732AAE"/>
    <w:rsid w:val="00732C5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43A"/>
    <w:rsid w:val="007377ED"/>
    <w:rsid w:val="00737931"/>
    <w:rsid w:val="007379C8"/>
    <w:rsid w:val="00737A2C"/>
    <w:rsid w:val="00740128"/>
    <w:rsid w:val="00740698"/>
    <w:rsid w:val="007406C0"/>
    <w:rsid w:val="0074076D"/>
    <w:rsid w:val="007409E8"/>
    <w:rsid w:val="00740AC1"/>
    <w:rsid w:val="00740CD3"/>
    <w:rsid w:val="00740EF3"/>
    <w:rsid w:val="00740FC4"/>
    <w:rsid w:val="00741063"/>
    <w:rsid w:val="0074108B"/>
    <w:rsid w:val="007419FC"/>
    <w:rsid w:val="00741AD1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731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1A6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D5D"/>
    <w:rsid w:val="00757E8E"/>
    <w:rsid w:val="00757FE8"/>
    <w:rsid w:val="007600CF"/>
    <w:rsid w:val="007604E2"/>
    <w:rsid w:val="0076070C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1A"/>
    <w:rsid w:val="007678B6"/>
    <w:rsid w:val="00767D9B"/>
    <w:rsid w:val="00767E8C"/>
    <w:rsid w:val="00770215"/>
    <w:rsid w:val="00770CEE"/>
    <w:rsid w:val="00770F1A"/>
    <w:rsid w:val="00770FBC"/>
    <w:rsid w:val="00770FC9"/>
    <w:rsid w:val="007711E4"/>
    <w:rsid w:val="007715FA"/>
    <w:rsid w:val="007718CC"/>
    <w:rsid w:val="0077199F"/>
    <w:rsid w:val="007719DC"/>
    <w:rsid w:val="00771D89"/>
    <w:rsid w:val="007721AD"/>
    <w:rsid w:val="00772C97"/>
    <w:rsid w:val="00772D15"/>
    <w:rsid w:val="00772DC3"/>
    <w:rsid w:val="00772E92"/>
    <w:rsid w:val="007733C4"/>
    <w:rsid w:val="00773676"/>
    <w:rsid w:val="0077374B"/>
    <w:rsid w:val="007743A1"/>
    <w:rsid w:val="007744EF"/>
    <w:rsid w:val="00774836"/>
    <w:rsid w:val="00774AC6"/>
    <w:rsid w:val="00774B76"/>
    <w:rsid w:val="00775099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250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267"/>
    <w:rsid w:val="00783315"/>
    <w:rsid w:val="007833C3"/>
    <w:rsid w:val="00783597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532D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902"/>
    <w:rsid w:val="00790E01"/>
    <w:rsid w:val="00790E0B"/>
    <w:rsid w:val="00791055"/>
    <w:rsid w:val="007916D2"/>
    <w:rsid w:val="007917E8"/>
    <w:rsid w:val="00791ADE"/>
    <w:rsid w:val="00791BEA"/>
    <w:rsid w:val="00791F98"/>
    <w:rsid w:val="00792047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3D3"/>
    <w:rsid w:val="007A3505"/>
    <w:rsid w:val="007A36A7"/>
    <w:rsid w:val="007A3BF2"/>
    <w:rsid w:val="007A3C41"/>
    <w:rsid w:val="007A4264"/>
    <w:rsid w:val="007A43F5"/>
    <w:rsid w:val="007A4A07"/>
    <w:rsid w:val="007A4AF1"/>
    <w:rsid w:val="007A4E21"/>
    <w:rsid w:val="007A4F88"/>
    <w:rsid w:val="007A5201"/>
    <w:rsid w:val="007A5288"/>
    <w:rsid w:val="007A5996"/>
    <w:rsid w:val="007A5CE4"/>
    <w:rsid w:val="007A618D"/>
    <w:rsid w:val="007A6221"/>
    <w:rsid w:val="007A62D0"/>
    <w:rsid w:val="007A6333"/>
    <w:rsid w:val="007A6477"/>
    <w:rsid w:val="007A6909"/>
    <w:rsid w:val="007A6DE7"/>
    <w:rsid w:val="007A6F0E"/>
    <w:rsid w:val="007A7011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1D3B"/>
    <w:rsid w:val="007C2044"/>
    <w:rsid w:val="007C2131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A6A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301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0EE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0FFC"/>
    <w:rsid w:val="007E105B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2CD7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9FF"/>
    <w:rsid w:val="007F1E6C"/>
    <w:rsid w:val="007F1F12"/>
    <w:rsid w:val="007F22A5"/>
    <w:rsid w:val="007F23AF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1FC"/>
    <w:rsid w:val="007F7864"/>
    <w:rsid w:val="007F795B"/>
    <w:rsid w:val="007F7AF9"/>
    <w:rsid w:val="007F7B6D"/>
    <w:rsid w:val="007F7C2F"/>
    <w:rsid w:val="007F7CF1"/>
    <w:rsid w:val="007F7D3C"/>
    <w:rsid w:val="007F7F74"/>
    <w:rsid w:val="00800104"/>
    <w:rsid w:val="00800184"/>
    <w:rsid w:val="0080024C"/>
    <w:rsid w:val="008004B6"/>
    <w:rsid w:val="00800994"/>
    <w:rsid w:val="00800A1C"/>
    <w:rsid w:val="00800D5F"/>
    <w:rsid w:val="008013B8"/>
    <w:rsid w:val="008016E8"/>
    <w:rsid w:val="00801703"/>
    <w:rsid w:val="0080179D"/>
    <w:rsid w:val="008017A0"/>
    <w:rsid w:val="00801813"/>
    <w:rsid w:val="00801838"/>
    <w:rsid w:val="0080195D"/>
    <w:rsid w:val="00801E41"/>
    <w:rsid w:val="00801FBC"/>
    <w:rsid w:val="00802042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5EF3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0FC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91C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293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1BBC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987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950"/>
    <w:rsid w:val="00843AE2"/>
    <w:rsid w:val="00843AFD"/>
    <w:rsid w:val="00843FF7"/>
    <w:rsid w:val="008444F8"/>
    <w:rsid w:val="00844750"/>
    <w:rsid w:val="00844ABE"/>
    <w:rsid w:val="00845874"/>
    <w:rsid w:val="0084594F"/>
    <w:rsid w:val="00845F51"/>
    <w:rsid w:val="00845F5B"/>
    <w:rsid w:val="00845F6D"/>
    <w:rsid w:val="00846106"/>
    <w:rsid w:val="008462E7"/>
    <w:rsid w:val="00846394"/>
    <w:rsid w:val="00846467"/>
    <w:rsid w:val="00846E46"/>
    <w:rsid w:val="00847183"/>
    <w:rsid w:val="00847991"/>
    <w:rsid w:val="008479CC"/>
    <w:rsid w:val="00847ACB"/>
    <w:rsid w:val="00847C4E"/>
    <w:rsid w:val="00847C7F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1E25"/>
    <w:rsid w:val="00852166"/>
    <w:rsid w:val="008521C5"/>
    <w:rsid w:val="00852338"/>
    <w:rsid w:val="0085270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999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37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22"/>
    <w:rsid w:val="00867CC7"/>
    <w:rsid w:val="00867F66"/>
    <w:rsid w:val="00870018"/>
    <w:rsid w:val="008703F9"/>
    <w:rsid w:val="0087044C"/>
    <w:rsid w:val="00870478"/>
    <w:rsid w:val="00870793"/>
    <w:rsid w:val="00870A1C"/>
    <w:rsid w:val="00870A49"/>
    <w:rsid w:val="00870C0F"/>
    <w:rsid w:val="00870E13"/>
    <w:rsid w:val="00871029"/>
    <w:rsid w:val="0087105B"/>
    <w:rsid w:val="00871096"/>
    <w:rsid w:val="008710EF"/>
    <w:rsid w:val="00871171"/>
    <w:rsid w:val="008712B8"/>
    <w:rsid w:val="00871470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768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6C6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00C"/>
    <w:rsid w:val="008851E7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1A3"/>
    <w:rsid w:val="008922DC"/>
    <w:rsid w:val="008922DF"/>
    <w:rsid w:val="008928C3"/>
    <w:rsid w:val="008929E8"/>
    <w:rsid w:val="00892EA6"/>
    <w:rsid w:val="00892EE6"/>
    <w:rsid w:val="00893024"/>
    <w:rsid w:val="008934E7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DB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2AC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3FF2"/>
    <w:rsid w:val="008A42D8"/>
    <w:rsid w:val="008A457F"/>
    <w:rsid w:val="008A4E1D"/>
    <w:rsid w:val="008A4E79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811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9FD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6F21"/>
    <w:rsid w:val="008B7394"/>
    <w:rsid w:val="008B73A2"/>
    <w:rsid w:val="008B73D6"/>
    <w:rsid w:val="008B766A"/>
    <w:rsid w:val="008B7836"/>
    <w:rsid w:val="008B7A0E"/>
    <w:rsid w:val="008B7F1B"/>
    <w:rsid w:val="008C05B7"/>
    <w:rsid w:val="008C0C04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8BE"/>
    <w:rsid w:val="008C69E1"/>
    <w:rsid w:val="008C69EB"/>
    <w:rsid w:val="008C6C7A"/>
    <w:rsid w:val="008C6DB7"/>
    <w:rsid w:val="008C6F3C"/>
    <w:rsid w:val="008C6F4F"/>
    <w:rsid w:val="008C70B1"/>
    <w:rsid w:val="008C7271"/>
    <w:rsid w:val="008C74CC"/>
    <w:rsid w:val="008C7D0C"/>
    <w:rsid w:val="008C7F77"/>
    <w:rsid w:val="008D008C"/>
    <w:rsid w:val="008D02CB"/>
    <w:rsid w:val="008D0367"/>
    <w:rsid w:val="008D0459"/>
    <w:rsid w:val="008D05D2"/>
    <w:rsid w:val="008D065E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8AF"/>
    <w:rsid w:val="008D494B"/>
    <w:rsid w:val="008D508F"/>
    <w:rsid w:val="008D538D"/>
    <w:rsid w:val="008D592F"/>
    <w:rsid w:val="008D5FCD"/>
    <w:rsid w:val="008D6733"/>
    <w:rsid w:val="008D6A69"/>
    <w:rsid w:val="008D6C5A"/>
    <w:rsid w:val="008D6D73"/>
    <w:rsid w:val="008D6F90"/>
    <w:rsid w:val="008D6FAA"/>
    <w:rsid w:val="008D72A4"/>
    <w:rsid w:val="008D7378"/>
    <w:rsid w:val="008D7503"/>
    <w:rsid w:val="008D7554"/>
    <w:rsid w:val="008D7615"/>
    <w:rsid w:val="008D76A0"/>
    <w:rsid w:val="008D78C3"/>
    <w:rsid w:val="008D7DEB"/>
    <w:rsid w:val="008E025A"/>
    <w:rsid w:val="008E037E"/>
    <w:rsid w:val="008E03C6"/>
    <w:rsid w:val="008E04B5"/>
    <w:rsid w:val="008E0CDD"/>
    <w:rsid w:val="008E0E89"/>
    <w:rsid w:val="008E0E8C"/>
    <w:rsid w:val="008E0F69"/>
    <w:rsid w:val="008E1217"/>
    <w:rsid w:val="008E1294"/>
    <w:rsid w:val="008E1668"/>
    <w:rsid w:val="008E183A"/>
    <w:rsid w:val="008E1B76"/>
    <w:rsid w:val="008E1F30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5A"/>
    <w:rsid w:val="008E7DB3"/>
    <w:rsid w:val="008F01AB"/>
    <w:rsid w:val="008F0460"/>
    <w:rsid w:val="008F0537"/>
    <w:rsid w:val="008F0583"/>
    <w:rsid w:val="008F082F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BB9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4BD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05E"/>
    <w:rsid w:val="008F7BD6"/>
    <w:rsid w:val="008F7CEF"/>
    <w:rsid w:val="009000FD"/>
    <w:rsid w:val="0090080D"/>
    <w:rsid w:val="009009FF"/>
    <w:rsid w:val="00900AFD"/>
    <w:rsid w:val="00900DDE"/>
    <w:rsid w:val="00900DF1"/>
    <w:rsid w:val="0090106B"/>
    <w:rsid w:val="0090108C"/>
    <w:rsid w:val="0090154A"/>
    <w:rsid w:val="00901585"/>
    <w:rsid w:val="00901685"/>
    <w:rsid w:val="00901693"/>
    <w:rsid w:val="0090173C"/>
    <w:rsid w:val="00901845"/>
    <w:rsid w:val="00901926"/>
    <w:rsid w:val="00901A7F"/>
    <w:rsid w:val="0090220A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BA3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073BD"/>
    <w:rsid w:val="00907694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EB6"/>
    <w:rsid w:val="00913F4C"/>
    <w:rsid w:val="00913FB5"/>
    <w:rsid w:val="0091404B"/>
    <w:rsid w:val="0091423A"/>
    <w:rsid w:val="0091436D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07C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3E3"/>
    <w:rsid w:val="00925480"/>
    <w:rsid w:val="00925836"/>
    <w:rsid w:val="00925A8B"/>
    <w:rsid w:val="00925AE7"/>
    <w:rsid w:val="00925C3F"/>
    <w:rsid w:val="00925DD1"/>
    <w:rsid w:val="009260EC"/>
    <w:rsid w:val="00926264"/>
    <w:rsid w:val="0092634B"/>
    <w:rsid w:val="00926432"/>
    <w:rsid w:val="00926446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0DFC"/>
    <w:rsid w:val="009312A2"/>
    <w:rsid w:val="0093135E"/>
    <w:rsid w:val="009316FD"/>
    <w:rsid w:val="0093195D"/>
    <w:rsid w:val="00931C0F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C5F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9C"/>
    <w:rsid w:val="00944EA3"/>
    <w:rsid w:val="00944EC4"/>
    <w:rsid w:val="009450F1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47F6C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309"/>
    <w:rsid w:val="0095277B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5B64"/>
    <w:rsid w:val="00956101"/>
    <w:rsid w:val="00956526"/>
    <w:rsid w:val="0095665C"/>
    <w:rsid w:val="00957060"/>
    <w:rsid w:val="009571E6"/>
    <w:rsid w:val="009572BA"/>
    <w:rsid w:val="009572CD"/>
    <w:rsid w:val="00957487"/>
    <w:rsid w:val="009575B5"/>
    <w:rsid w:val="0095771D"/>
    <w:rsid w:val="00957D9C"/>
    <w:rsid w:val="00957E28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69E"/>
    <w:rsid w:val="0096392B"/>
    <w:rsid w:val="00963964"/>
    <w:rsid w:val="0096397B"/>
    <w:rsid w:val="00963A7C"/>
    <w:rsid w:val="009640C7"/>
    <w:rsid w:val="009645D6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91D"/>
    <w:rsid w:val="00966C81"/>
    <w:rsid w:val="00966EC4"/>
    <w:rsid w:val="00966F85"/>
    <w:rsid w:val="0096766C"/>
    <w:rsid w:val="00967851"/>
    <w:rsid w:val="00967B67"/>
    <w:rsid w:val="00967C9B"/>
    <w:rsid w:val="00967D2D"/>
    <w:rsid w:val="00967D7D"/>
    <w:rsid w:val="00970156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3FB"/>
    <w:rsid w:val="0097383E"/>
    <w:rsid w:val="009738E5"/>
    <w:rsid w:val="009739F8"/>
    <w:rsid w:val="00973F19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BC2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065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4BFE"/>
    <w:rsid w:val="0098510C"/>
    <w:rsid w:val="0098511E"/>
    <w:rsid w:val="009852B3"/>
    <w:rsid w:val="009852F6"/>
    <w:rsid w:val="0098541D"/>
    <w:rsid w:val="0098598C"/>
    <w:rsid w:val="00985B16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A53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B6"/>
    <w:rsid w:val="009930C0"/>
    <w:rsid w:val="0099324C"/>
    <w:rsid w:val="00993627"/>
    <w:rsid w:val="00993658"/>
    <w:rsid w:val="0099367D"/>
    <w:rsid w:val="009936F0"/>
    <w:rsid w:val="00993DA5"/>
    <w:rsid w:val="00994695"/>
    <w:rsid w:val="009946A0"/>
    <w:rsid w:val="009949E5"/>
    <w:rsid w:val="00994D17"/>
    <w:rsid w:val="00994D35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2B0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7E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581"/>
    <w:rsid w:val="009B68AD"/>
    <w:rsid w:val="009B6C13"/>
    <w:rsid w:val="009B78D2"/>
    <w:rsid w:val="009B7B94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43"/>
    <w:rsid w:val="009C15C2"/>
    <w:rsid w:val="009C19C1"/>
    <w:rsid w:val="009C1A35"/>
    <w:rsid w:val="009C1D4B"/>
    <w:rsid w:val="009C1E0C"/>
    <w:rsid w:val="009C1E17"/>
    <w:rsid w:val="009C1F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61E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452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2F9"/>
    <w:rsid w:val="009D4303"/>
    <w:rsid w:val="009D478C"/>
    <w:rsid w:val="009D49A4"/>
    <w:rsid w:val="009D4A8E"/>
    <w:rsid w:val="009D4DA3"/>
    <w:rsid w:val="009D54F5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41B"/>
    <w:rsid w:val="009E775F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B82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47D"/>
    <w:rsid w:val="00A029A4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E2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B61"/>
    <w:rsid w:val="00A06BA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73D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6BFB"/>
    <w:rsid w:val="00A16FAE"/>
    <w:rsid w:val="00A17345"/>
    <w:rsid w:val="00A1789B"/>
    <w:rsid w:val="00A17C1A"/>
    <w:rsid w:val="00A17EE0"/>
    <w:rsid w:val="00A17F26"/>
    <w:rsid w:val="00A17FEA"/>
    <w:rsid w:val="00A20253"/>
    <w:rsid w:val="00A203F3"/>
    <w:rsid w:val="00A2049C"/>
    <w:rsid w:val="00A205BF"/>
    <w:rsid w:val="00A20EDC"/>
    <w:rsid w:val="00A20EE4"/>
    <w:rsid w:val="00A2104B"/>
    <w:rsid w:val="00A210E9"/>
    <w:rsid w:val="00A2183A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33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678"/>
    <w:rsid w:val="00A508DE"/>
    <w:rsid w:val="00A5090D"/>
    <w:rsid w:val="00A50AED"/>
    <w:rsid w:val="00A50B00"/>
    <w:rsid w:val="00A50E7C"/>
    <w:rsid w:val="00A51013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02A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6E5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331"/>
    <w:rsid w:val="00A64BC7"/>
    <w:rsid w:val="00A64EB1"/>
    <w:rsid w:val="00A65354"/>
    <w:rsid w:val="00A657CF"/>
    <w:rsid w:val="00A659FD"/>
    <w:rsid w:val="00A65C68"/>
    <w:rsid w:val="00A65FBF"/>
    <w:rsid w:val="00A66089"/>
    <w:rsid w:val="00A66680"/>
    <w:rsid w:val="00A6679E"/>
    <w:rsid w:val="00A66A0F"/>
    <w:rsid w:val="00A66A5A"/>
    <w:rsid w:val="00A66CAC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7EB"/>
    <w:rsid w:val="00A72AF2"/>
    <w:rsid w:val="00A72D29"/>
    <w:rsid w:val="00A73195"/>
    <w:rsid w:val="00A731A7"/>
    <w:rsid w:val="00A734DA"/>
    <w:rsid w:val="00A73873"/>
    <w:rsid w:val="00A739B6"/>
    <w:rsid w:val="00A73A4F"/>
    <w:rsid w:val="00A73A88"/>
    <w:rsid w:val="00A741D1"/>
    <w:rsid w:val="00A74269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939"/>
    <w:rsid w:val="00A77C06"/>
    <w:rsid w:val="00A77C0E"/>
    <w:rsid w:val="00A80117"/>
    <w:rsid w:val="00A8013A"/>
    <w:rsid w:val="00A8030D"/>
    <w:rsid w:val="00A806D6"/>
    <w:rsid w:val="00A80888"/>
    <w:rsid w:val="00A80E52"/>
    <w:rsid w:val="00A80FD1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D97"/>
    <w:rsid w:val="00A84F0A"/>
    <w:rsid w:val="00A8513A"/>
    <w:rsid w:val="00A8523D"/>
    <w:rsid w:val="00A853C6"/>
    <w:rsid w:val="00A853DF"/>
    <w:rsid w:val="00A854C3"/>
    <w:rsid w:val="00A85661"/>
    <w:rsid w:val="00A858D4"/>
    <w:rsid w:val="00A85CD8"/>
    <w:rsid w:val="00A85E66"/>
    <w:rsid w:val="00A85FFF"/>
    <w:rsid w:val="00A865AF"/>
    <w:rsid w:val="00A86736"/>
    <w:rsid w:val="00A86ACD"/>
    <w:rsid w:val="00A86FEF"/>
    <w:rsid w:val="00A87069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275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399"/>
    <w:rsid w:val="00A947D2"/>
    <w:rsid w:val="00A949D9"/>
    <w:rsid w:val="00A94A70"/>
    <w:rsid w:val="00A94F5C"/>
    <w:rsid w:val="00A9505F"/>
    <w:rsid w:val="00A9526D"/>
    <w:rsid w:val="00A953C3"/>
    <w:rsid w:val="00A95445"/>
    <w:rsid w:val="00A95988"/>
    <w:rsid w:val="00A95A3E"/>
    <w:rsid w:val="00A96058"/>
    <w:rsid w:val="00A965CE"/>
    <w:rsid w:val="00A96801"/>
    <w:rsid w:val="00A9692B"/>
    <w:rsid w:val="00A96D7E"/>
    <w:rsid w:val="00A971EC"/>
    <w:rsid w:val="00A9727C"/>
    <w:rsid w:val="00A972FE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2"/>
    <w:rsid w:val="00AA4757"/>
    <w:rsid w:val="00AA4AD5"/>
    <w:rsid w:val="00AA4B1B"/>
    <w:rsid w:val="00AA5144"/>
    <w:rsid w:val="00AA5324"/>
    <w:rsid w:val="00AA53BC"/>
    <w:rsid w:val="00AA5584"/>
    <w:rsid w:val="00AA5903"/>
    <w:rsid w:val="00AA59AA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19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5E63"/>
    <w:rsid w:val="00AB642C"/>
    <w:rsid w:val="00AB64B8"/>
    <w:rsid w:val="00AB68F4"/>
    <w:rsid w:val="00AB6C0D"/>
    <w:rsid w:val="00AB6EE8"/>
    <w:rsid w:val="00AB7134"/>
    <w:rsid w:val="00AB74CC"/>
    <w:rsid w:val="00AB76D5"/>
    <w:rsid w:val="00AB7787"/>
    <w:rsid w:val="00AB78AC"/>
    <w:rsid w:val="00AB79C8"/>
    <w:rsid w:val="00AB7BC8"/>
    <w:rsid w:val="00AB7C6D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63C"/>
    <w:rsid w:val="00AC583D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274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5AB3"/>
    <w:rsid w:val="00AD5F2C"/>
    <w:rsid w:val="00AD6C7F"/>
    <w:rsid w:val="00AD6D46"/>
    <w:rsid w:val="00AD6D70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1F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B4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968"/>
    <w:rsid w:val="00AF1CEA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6B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14C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157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E3F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266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55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BE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680"/>
    <w:rsid w:val="00B269CE"/>
    <w:rsid w:val="00B26D71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32C"/>
    <w:rsid w:val="00B31447"/>
    <w:rsid w:val="00B31D78"/>
    <w:rsid w:val="00B31E04"/>
    <w:rsid w:val="00B31E5F"/>
    <w:rsid w:val="00B31FA3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3B2C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D01"/>
    <w:rsid w:val="00B37121"/>
    <w:rsid w:val="00B4003E"/>
    <w:rsid w:val="00B40292"/>
    <w:rsid w:val="00B406B2"/>
    <w:rsid w:val="00B40AD2"/>
    <w:rsid w:val="00B40D73"/>
    <w:rsid w:val="00B411A3"/>
    <w:rsid w:val="00B412BE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E3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98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CD"/>
    <w:rsid w:val="00B51AFA"/>
    <w:rsid w:val="00B51CC0"/>
    <w:rsid w:val="00B520B7"/>
    <w:rsid w:val="00B5245B"/>
    <w:rsid w:val="00B52559"/>
    <w:rsid w:val="00B52646"/>
    <w:rsid w:val="00B526C5"/>
    <w:rsid w:val="00B52799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0AC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47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900"/>
    <w:rsid w:val="00B75B02"/>
    <w:rsid w:val="00B75D3C"/>
    <w:rsid w:val="00B75ED2"/>
    <w:rsid w:val="00B7668F"/>
    <w:rsid w:val="00B76727"/>
    <w:rsid w:val="00B76A15"/>
    <w:rsid w:val="00B76A73"/>
    <w:rsid w:val="00B76CD5"/>
    <w:rsid w:val="00B77022"/>
    <w:rsid w:val="00B77062"/>
    <w:rsid w:val="00B7709F"/>
    <w:rsid w:val="00B77474"/>
    <w:rsid w:val="00B774CC"/>
    <w:rsid w:val="00B77632"/>
    <w:rsid w:val="00B77C6B"/>
    <w:rsid w:val="00B77D8A"/>
    <w:rsid w:val="00B8006C"/>
    <w:rsid w:val="00B8045D"/>
    <w:rsid w:val="00B8053A"/>
    <w:rsid w:val="00B8053B"/>
    <w:rsid w:val="00B80795"/>
    <w:rsid w:val="00B80ACD"/>
    <w:rsid w:val="00B80F5B"/>
    <w:rsid w:val="00B811F0"/>
    <w:rsid w:val="00B812E8"/>
    <w:rsid w:val="00B8155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2B7C"/>
    <w:rsid w:val="00B93042"/>
    <w:rsid w:val="00B93B55"/>
    <w:rsid w:val="00B93C36"/>
    <w:rsid w:val="00B94054"/>
    <w:rsid w:val="00B94253"/>
    <w:rsid w:val="00B9428A"/>
    <w:rsid w:val="00B9436E"/>
    <w:rsid w:val="00B9442E"/>
    <w:rsid w:val="00B95056"/>
    <w:rsid w:val="00B950E8"/>
    <w:rsid w:val="00B9518B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D6"/>
    <w:rsid w:val="00B9727D"/>
    <w:rsid w:val="00B977E6"/>
    <w:rsid w:val="00B97B85"/>
    <w:rsid w:val="00B97D10"/>
    <w:rsid w:val="00B97D46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12B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694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B0D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85E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83C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896"/>
    <w:rsid w:val="00BC499E"/>
    <w:rsid w:val="00BC4A64"/>
    <w:rsid w:val="00BC5CE2"/>
    <w:rsid w:val="00BC6097"/>
    <w:rsid w:val="00BC68C0"/>
    <w:rsid w:val="00BC70D5"/>
    <w:rsid w:val="00BC70F7"/>
    <w:rsid w:val="00BC7133"/>
    <w:rsid w:val="00BC71C5"/>
    <w:rsid w:val="00BC7659"/>
    <w:rsid w:val="00BC766C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9F3"/>
    <w:rsid w:val="00BD1C81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2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0C0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F3C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1F28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4E69"/>
    <w:rsid w:val="00BF5400"/>
    <w:rsid w:val="00BF554A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BFD"/>
    <w:rsid w:val="00C00F1A"/>
    <w:rsid w:val="00C010F5"/>
    <w:rsid w:val="00C01121"/>
    <w:rsid w:val="00C0117F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6FAD"/>
    <w:rsid w:val="00C0702B"/>
    <w:rsid w:val="00C0714C"/>
    <w:rsid w:val="00C071C6"/>
    <w:rsid w:val="00C074AD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14"/>
    <w:rsid w:val="00C10599"/>
    <w:rsid w:val="00C106DF"/>
    <w:rsid w:val="00C10793"/>
    <w:rsid w:val="00C1083B"/>
    <w:rsid w:val="00C10857"/>
    <w:rsid w:val="00C1114F"/>
    <w:rsid w:val="00C11183"/>
    <w:rsid w:val="00C11197"/>
    <w:rsid w:val="00C115A5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117"/>
    <w:rsid w:val="00C134A1"/>
    <w:rsid w:val="00C13504"/>
    <w:rsid w:val="00C13821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AD1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168"/>
    <w:rsid w:val="00C222CF"/>
    <w:rsid w:val="00C223DE"/>
    <w:rsid w:val="00C224C8"/>
    <w:rsid w:val="00C22AB1"/>
    <w:rsid w:val="00C232DD"/>
    <w:rsid w:val="00C236CC"/>
    <w:rsid w:val="00C23826"/>
    <w:rsid w:val="00C23C24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D47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6E1"/>
    <w:rsid w:val="00C327A0"/>
    <w:rsid w:val="00C32BB7"/>
    <w:rsid w:val="00C32E3D"/>
    <w:rsid w:val="00C32EDA"/>
    <w:rsid w:val="00C33192"/>
    <w:rsid w:val="00C33373"/>
    <w:rsid w:val="00C3358A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975"/>
    <w:rsid w:val="00C35A42"/>
    <w:rsid w:val="00C35B23"/>
    <w:rsid w:val="00C35D4F"/>
    <w:rsid w:val="00C3661D"/>
    <w:rsid w:val="00C36726"/>
    <w:rsid w:val="00C36965"/>
    <w:rsid w:val="00C36D01"/>
    <w:rsid w:val="00C36DAD"/>
    <w:rsid w:val="00C37050"/>
    <w:rsid w:val="00C3731A"/>
    <w:rsid w:val="00C37493"/>
    <w:rsid w:val="00C376DB"/>
    <w:rsid w:val="00C3795B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0DBE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49C"/>
    <w:rsid w:val="00C439C5"/>
    <w:rsid w:val="00C439F0"/>
    <w:rsid w:val="00C43AC7"/>
    <w:rsid w:val="00C43CE7"/>
    <w:rsid w:val="00C43E20"/>
    <w:rsid w:val="00C4416B"/>
    <w:rsid w:val="00C44189"/>
    <w:rsid w:val="00C442DB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0B73"/>
    <w:rsid w:val="00C51D11"/>
    <w:rsid w:val="00C51EFE"/>
    <w:rsid w:val="00C5205E"/>
    <w:rsid w:val="00C521DF"/>
    <w:rsid w:val="00C52374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55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060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998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1FFA"/>
    <w:rsid w:val="00C72093"/>
    <w:rsid w:val="00C7238B"/>
    <w:rsid w:val="00C723AF"/>
    <w:rsid w:val="00C723F3"/>
    <w:rsid w:val="00C727F1"/>
    <w:rsid w:val="00C72852"/>
    <w:rsid w:val="00C728C4"/>
    <w:rsid w:val="00C72953"/>
    <w:rsid w:val="00C72968"/>
    <w:rsid w:val="00C72EF5"/>
    <w:rsid w:val="00C73076"/>
    <w:rsid w:val="00C730BB"/>
    <w:rsid w:val="00C732C5"/>
    <w:rsid w:val="00C7357D"/>
    <w:rsid w:val="00C7370E"/>
    <w:rsid w:val="00C73BF9"/>
    <w:rsid w:val="00C73CBB"/>
    <w:rsid w:val="00C740FD"/>
    <w:rsid w:val="00C74157"/>
    <w:rsid w:val="00C74382"/>
    <w:rsid w:val="00C7448E"/>
    <w:rsid w:val="00C748E2"/>
    <w:rsid w:val="00C74A69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AD0"/>
    <w:rsid w:val="00C76F37"/>
    <w:rsid w:val="00C7731D"/>
    <w:rsid w:val="00C776D9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4B4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46F"/>
    <w:rsid w:val="00C8494D"/>
    <w:rsid w:val="00C8534D"/>
    <w:rsid w:val="00C85498"/>
    <w:rsid w:val="00C85DD4"/>
    <w:rsid w:val="00C85EE4"/>
    <w:rsid w:val="00C8624E"/>
    <w:rsid w:val="00C86379"/>
    <w:rsid w:val="00C864DB"/>
    <w:rsid w:val="00C865C0"/>
    <w:rsid w:val="00C86661"/>
    <w:rsid w:val="00C8677B"/>
    <w:rsid w:val="00C86991"/>
    <w:rsid w:val="00C877CD"/>
    <w:rsid w:val="00C8781D"/>
    <w:rsid w:val="00C87DF2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B7"/>
    <w:rsid w:val="00C91CFB"/>
    <w:rsid w:val="00C91FAC"/>
    <w:rsid w:val="00C921D1"/>
    <w:rsid w:val="00C9220C"/>
    <w:rsid w:val="00C92215"/>
    <w:rsid w:val="00C922C5"/>
    <w:rsid w:val="00C92352"/>
    <w:rsid w:val="00C92376"/>
    <w:rsid w:val="00C925DE"/>
    <w:rsid w:val="00C927D6"/>
    <w:rsid w:val="00C92A69"/>
    <w:rsid w:val="00C92C2A"/>
    <w:rsid w:val="00C92E97"/>
    <w:rsid w:val="00C92FF0"/>
    <w:rsid w:val="00C9318C"/>
    <w:rsid w:val="00C93297"/>
    <w:rsid w:val="00C93331"/>
    <w:rsid w:val="00C93813"/>
    <w:rsid w:val="00C93C90"/>
    <w:rsid w:val="00C945EC"/>
    <w:rsid w:val="00C9487D"/>
    <w:rsid w:val="00C9489C"/>
    <w:rsid w:val="00C9492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1"/>
    <w:rsid w:val="00C97E38"/>
    <w:rsid w:val="00CA0151"/>
    <w:rsid w:val="00CA0495"/>
    <w:rsid w:val="00CA09AA"/>
    <w:rsid w:val="00CA0BAF"/>
    <w:rsid w:val="00CA0EAB"/>
    <w:rsid w:val="00CA114D"/>
    <w:rsid w:val="00CA1225"/>
    <w:rsid w:val="00CA164E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54C"/>
    <w:rsid w:val="00CB0C08"/>
    <w:rsid w:val="00CB0C2A"/>
    <w:rsid w:val="00CB0C99"/>
    <w:rsid w:val="00CB0FA5"/>
    <w:rsid w:val="00CB100C"/>
    <w:rsid w:val="00CB11BD"/>
    <w:rsid w:val="00CB1368"/>
    <w:rsid w:val="00CB1430"/>
    <w:rsid w:val="00CB1467"/>
    <w:rsid w:val="00CB16B2"/>
    <w:rsid w:val="00CB1D87"/>
    <w:rsid w:val="00CB1D94"/>
    <w:rsid w:val="00CB1F2A"/>
    <w:rsid w:val="00CB24C1"/>
    <w:rsid w:val="00CB25B1"/>
    <w:rsid w:val="00CB2836"/>
    <w:rsid w:val="00CB2E92"/>
    <w:rsid w:val="00CB3460"/>
    <w:rsid w:val="00CB3886"/>
    <w:rsid w:val="00CB480A"/>
    <w:rsid w:val="00CB4830"/>
    <w:rsid w:val="00CB4999"/>
    <w:rsid w:val="00CB4BC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AE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5F6"/>
    <w:rsid w:val="00CC172A"/>
    <w:rsid w:val="00CC1960"/>
    <w:rsid w:val="00CC1A18"/>
    <w:rsid w:val="00CC1C42"/>
    <w:rsid w:val="00CC1E3E"/>
    <w:rsid w:val="00CC1E40"/>
    <w:rsid w:val="00CC2499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605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8A4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09E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834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1C2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DE4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0D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08D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49C"/>
    <w:rsid w:val="00D126E6"/>
    <w:rsid w:val="00D12A81"/>
    <w:rsid w:val="00D12B75"/>
    <w:rsid w:val="00D12E39"/>
    <w:rsid w:val="00D12EB0"/>
    <w:rsid w:val="00D13880"/>
    <w:rsid w:val="00D13BBC"/>
    <w:rsid w:val="00D13C2E"/>
    <w:rsid w:val="00D13CCD"/>
    <w:rsid w:val="00D13D04"/>
    <w:rsid w:val="00D14204"/>
    <w:rsid w:val="00D14D18"/>
    <w:rsid w:val="00D15260"/>
    <w:rsid w:val="00D15CA6"/>
    <w:rsid w:val="00D15CFC"/>
    <w:rsid w:val="00D15D9D"/>
    <w:rsid w:val="00D15EE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865"/>
    <w:rsid w:val="00D21C42"/>
    <w:rsid w:val="00D220DF"/>
    <w:rsid w:val="00D22148"/>
    <w:rsid w:val="00D221FE"/>
    <w:rsid w:val="00D2228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E2B"/>
    <w:rsid w:val="00D30FC7"/>
    <w:rsid w:val="00D31411"/>
    <w:rsid w:val="00D31B49"/>
    <w:rsid w:val="00D31B9F"/>
    <w:rsid w:val="00D31BEA"/>
    <w:rsid w:val="00D32590"/>
    <w:rsid w:val="00D32B6E"/>
    <w:rsid w:val="00D32BB2"/>
    <w:rsid w:val="00D3321B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A05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1E4E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3D44"/>
    <w:rsid w:val="00D440D2"/>
    <w:rsid w:val="00D4429F"/>
    <w:rsid w:val="00D44336"/>
    <w:rsid w:val="00D444C3"/>
    <w:rsid w:val="00D445A8"/>
    <w:rsid w:val="00D448BD"/>
    <w:rsid w:val="00D44A5C"/>
    <w:rsid w:val="00D44BBD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0D3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A4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028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790"/>
    <w:rsid w:val="00D65837"/>
    <w:rsid w:val="00D65989"/>
    <w:rsid w:val="00D65A79"/>
    <w:rsid w:val="00D65AAD"/>
    <w:rsid w:val="00D65D0D"/>
    <w:rsid w:val="00D65E01"/>
    <w:rsid w:val="00D66022"/>
    <w:rsid w:val="00D66065"/>
    <w:rsid w:val="00D66068"/>
    <w:rsid w:val="00D661CB"/>
    <w:rsid w:val="00D661F5"/>
    <w:rsid w:val="00D662E2"/>
    <w:rsid w:val="00D66D6F"/>
    <w:rsid w:val="00D66DAA"/>
    <w:rsid w:val="00D66F63"/>
    <w:rsid w:val="00D671E9"/>
    <w:rsid w:val="00D7010A"/>
    <w:rsid w:val="00D7040B"/>
    <w:rsid w:val="00D707F0"/>
    <w:rsid w:val="00D708A1"/>
    <w:rsid w:val="00D70F5E"/>
    <w:rsid w:val="00D70F87"/>
    <w:rsid w:val="00D7123A"/>
    <w:rsid w:val="00D71326"/>
    <w:rsid w:val="00D71EE6"/>
    <w:rsid w:val="00D71EE8"/>
    <w:rsid w:val="00D71F20"/>
    <w:rsid w:val="00D72081"/>
    <w:rsid w:val="00D72115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78E"/>
    <w:rsid w:val="00D7480B"/>
    <w:rsid w:val="00D74AF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A3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BF"/>
    <w:rsid w:val="00D817FD"/>
    <w:rsid w:val="00D81AC1"/>
    <w:rsid w:val="00D81C74"/>
    <w:rsid w:val="00D81E21"/>
    <w:rsid w:val="00D81E9C"/>
    <w:rsid w:val="00D820A7"/>
    <w:rsid w:val="00D820F3"/>
    <w:rsid w:val="00D82544"/>
    <w:rsid w:val="00D829AC"/>
    <w:rsid w:val="00D83401"/>
    <w:rsid w:val="00D83713"/>
    <w:rsid w:val="00D838FF"/>
    <w:rsid w:val="00D83A89"/>
    <w:rsid w:val="00D84268"/>
    <w:rsid w:val="00D846C5"/>
    <w:rsid w:val="00D8483C"/>
    <w:rsid w:val="00D84D27"/>
    <w:rsid w:val="00D84E20"/>
    <w:rsid w:val="00D84EDD"/>
    <w:rsid w:val="00D850AB"/>
    <w:rsid w:val="00D8586C"/>
    <w:rsid w:val="00D85ABA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042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7AB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2F0E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2EB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D60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BC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0D3"/>
    <w:rsid w:val="00DD0292"/>
    <w:rsid w:val="00DD02C4"/>
    <w:rsid w:val="00DD0399"/>
    <w:rsid w:val="00DD03BE"/>
    <w:rsid w:val="00DD0C93"/>
    <w:rsid w:val="00DD0CD5"/>
    <w:rsid w:val="00DD11C1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8CE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176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0FD2"/>
    <w:rsid w:val="00DE183E"/>
    <w:rsid w:val="00DE18C5"/>
    <w:rsid w:val="00DE21CF"/>
    <w:rsid w:val="00DE279F"/>
    <w:rsid w:val="00DE2C67"/>
    <w:rsid w:val="00DE2CEB"/>
    <w:rsid w:val="00DE2D4B"/>
    <w:rsid w:val="00DE2F58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CA6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1E7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7DD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1AE0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415"/>
    <w:rsid w:val="00E046C1"/>
    <w:rsid w:val="00E04971"/>
    <w:rsid w:val="00E049B0"/>
    <w:rsid w:val="00E049EC"/>
    <w:rsid w:val="00E04E2D"/>
    <w:rsid w:val="00E04EE6"/>
    <w:rsid w:val="00E04FB3"/>
    <w:rsid w:val="00E05478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5D7"/>
    <w:rsid w:val="00E1074E"/>
    <w:rsid w:val="00E10751"/>
    <w:rsid w:val="00E10ADD"/>
    <w:rsid w:val="00E10E7A"/>
    <w:rsid w:val="00E10EA1"/>
    <w:rsid w:val="00E1109E"/>
    <w:rsid w:val="00E116F4"/>
    <w:rsid w:val="00E11D58"/>
    <w:rsid w:val="00E11E3A"/>
    <w:rsid w:val="00E11EB8"/>
    <w:rsid w:val="00E12032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17F6E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3B12"/>
    <w:rsid w:val="00E24101"/>
    <w:rsid w:val="00E2446F"/>
    <w:rsid w:val="00E247BD"/>
    <w:rsid w:val="00E250CF"/>
    <w:rsid w:val="00E250DB"/>
    <w:rsid w:val="00E257DB"/>
    <w:rsid w:val="00E25B85"/>
    <w:rsid w:val="00E25F49"/>
    <w:rsid w:val="00E2617B"/>
    <w:rsid w:val="00E26648"/>
    <w:rsid w:val="00E2690E"/>
    <w:rsid w:val="00E272C2"/>
    <w:rsid w:val="00E272FE"/>
    <w:rsid w:val="00E27829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822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62F"/>
    <w:rsid w:val="00E377BF"/>
    <w:rsid w:val="00E379CC"/>
    <w:rsid w:val="00E37A28"/>
    <w:rsid w:val="00E37C25"/>
    <w:rsid w:val="00E37EB7"/>
    <w:rsid w:val="00E4018C"/>
    <w:rsid w:val="00E40362"/>
    <w:rsid w:val="00E4054A"/>
    <w:rsid w:val="00E40CA1"/>
    <w:rsid w:val="00E40DAE"/>
    <w:rsid w:val="00E41574"/>
    <w:rsid w:val="00E415D1"/>
    <w:rsid w:val="00E41A3E"/>
    <w:rsid w:val="00E41AB9"/>
    <w:rsid w:val="00E41D2F"/>
    <w:rsid w:val="00E41DF4"/>
    <w:rsid w:val="00E428BB"/>
    <w:rsid w:val="00E42975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9E9"/>
    <w:rsid w:val="00E44AD7"/>
    <w:rsid w:val="00E44B2C"/>
    <w:rsid w:val="00E44C1F"/>
    <w:rsid w:val="00E44DB8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7FA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382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773"/>
    <w:rsid w:val="00E55BCA"/>
    <w:rsid w:val="00E55FFA"/>
    <w:rsid w:val="00E56081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4C7"/>
    <w:rsid w:val="00E63614"/>
    <w:rsid w:val="00E63E8C"/>
    <w:rsid w:val="00E63EF4"/>
    <w:rsid w:val="00E6412A"/>
    <w:rsid w:val="00E64286"/>
    <w:rsid w:val="00E64763"/>
    <w:rsid w:val="00E65217"/>
    <w:rsid w:val="00E655CD"/>
    <w:rsid w:val="00E65D7A"/>
    <w:rsid w:val="00E65E6B"/>
    <w:rsid w:val="00E6640D"/>
    <w:rsid w:val="00E66718"/>
    <w:rsid w:val="00E667BC"/>
    <w:rsid w:val="00E6682F"/>
    <w:rsid w:val="00E66A1A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ACA"/>
    <w:rsid w:val="00E72BAC"/>
    <w:rsid w:val="00E72BCC"/>
    <w:rsid w:val="00E73065"/>
    <w:rsid w:val="00E7306F"/>
    <w:rsid w:val="00E73183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C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77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323"/>
    <w:rsid w:val="00E864B0"/>
    <w:rsid w:val="00E86647"/>
    <w:rsid w:val="00E86BA9"/>
    <w:rsid w:val="00E86CCB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9C"/>
    <w:rsid w:val="00E915E1"/>
    <w:rsid w:val="00E9172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8B1"/>
    <w:rsid w:val="00E95B52"/>
    <w:rsid w:val="00E95D01"/>
    <w:rsid w:val="00E95DAE"/>
    <w:rsid w:val="00E960E9"/>
    <w:rsid w:val="00E9627E"/>
    <w:rsid w:val="00E96318"/>
    <w:rsid w:val="00E9694A"/>
    <w:rsid w:val="00E96997"/>
    <w:rsid w:val="00E96C5B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DA0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2952"/>
    <w:rsid w:val="00EA334F"/>
    <w:rsid w:val="00EA3BA5"/>
    <w:rsid w:val="00EA3CCD"/>
    <w:rsid w:val="00EA3D67"/>
    <w:rsid w:val="00EA3DB9"/>
    <w:rsid w:val="00EA419F"/>
    <w:rsid w:val="00EA4252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2C04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B2"/>
    <w:rsid w:val="00EB57E7"/>
    <w:rsid w:val="00EB5931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7C9"/>
    <w:rsid w:val="00EB7832"/>
    <w:rsid w:val="00EB7A87"/>
    <w:rsid w:val="00EB7B45"/>
    <w:rsid w:val="00EB7BB1"/>
    <w:rsid w:val="00EB7C50"/>
    <w:rsid w:val="00EB7D8D"/>
    <w:rsid w:val="00EB7E4D"/>
    <w:rsid w:val="00EB7FE8"/>
    <w:rsid w:val="00EC045E"/>
    <w:rsid w:val="00EC069E"/>
    <w:rsid w:val="00EC086A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3A0"/>
    <w:rsid w:val="00EC345E"/>
    <w:rsid w:val="00EC36DD"/>
    <w:rsid w:val="00EC382E"/>
    <w:rsid w:val="00EC3BAB"/>
    <w:rsid w:val="00EC40BF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862"/>
    <w:rsid w:val="00EC6D68"/>
    <w:rsid w:val="00EC7183"/>
    <w:rsid w:val="00EC71AB"/>
    <w:rsid w:val="00EC743E"/>
    <w:rsid w:val="00EC769E"/>
    <w:rsid w:val="00EC7BC5"/>
    <w:rsid w:val="00EC7F4A"/>
    <w:rsid w:val="00ED022F"/>
    <w:rsid w:val="00ED05DE"/>
    <w:rsid w:val="00ED09B1"/>
    <w:rsid w:val="00ED0BEF"/>
    <w:rsid w:val="00ED0DE8"/>
    <w:rsid w:val="00ED0E32"/>
    <w:rsid w:val="00ED0EB9"/>
    <w:rsid w:val="00ED1447"/>
    <w:rsid w:val="00ED19B6"/>
    <w:rsid w:val="00ED1A39"/>
    <w:rsid w:val="00ED1C0E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3BE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2A7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69CA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2F9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6BA"/>
    <w:rsid w:val="00EF5861"/>
    <w:rsid w:val="00EF6141"/>
    <w:rsid w:val="00EF63FC"/>
    <w:rsid w:val="00EF68CE"/>
    <w:rsid w:val="00EF6AB7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9F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252"/>
    <w:rsid w:val="00F052D4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CAC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4AC"/>
    <w:rsid w:val="00F13517"/>
    <w:rsid w:val="00F13AE6"/>
    <w:rsid w:val="00F1403E"/>
    <w:rsid w:val="00F1415B"/>
    <w:rsid w:val="00F14606"/>
    <w:rsid w:val="00F146F6"/>
    <w:rsid w:val="00F1476B"/>
    <w:rsid w:val="00F149F8"/>
    <w:rsid w:val="00F14A3E"/>
    <w:rsid w:val="00F14FD2"/>
    <w:rsid w:val="00F1533E"/>
    <w:rsid w:val="00F156D6"/>
    <w:rsid w:val="00F15860"/>
    <w:rsid w:val="00F15B7C"/>
    <w:rsid w:val="00F15E2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13B"/>
    <w:rsid w:val="00F2050E"/>
    <w:rsid w:val="00F206FE"/>
    <w:rsid w:val="00F20F5B"/>
    <w:rsid w:val="00F20F67"/>
    <w:rsid w:val="00F21048"/>
    <w:rsid w:val="00F210AB"/>
    <w:rsid w:val="00F21357"/>
    <w:rsid w:val="00F21430"/>
    <w:rsid w:val="00F215C3"/>
    <w:rsid w:val="00F21857"/>
    <w:rsid w:val="00F218EF"/>
    <w:rsid w:val="00F21A0B"/>
    <w:rsid w:val="00F21D41"/>
    <w:rsid w:val="00F21F9B"/>
    <w:rsid w:val="00F22444"/>
    <w:rsid w:val="00F225E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9E6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363"/>
    <w:rsid w:val="00F36409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038"/>
    <w:rsid w:val="00F425A8"/>
    <w:rsid w:val="00F42910"/>
    <w:rsid w:val="00F42C2B"/>
    <w:rsid w:val="00F439C5"/>
    <w:rsid w:val="00F43CCF"/>
    <w:rsid w:val="00F44833"/>
    <w:rsid w:val="00F44A07"/>
    <w:rsid w:val="00F44E08"/>
    <w:rsid w:val="00F4511F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64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0593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929"/>
    <w:rsid w:val="00F65F89"/>
    <w:rsid w:val="00F660B8"/>
    <w:rsid w:val="00F6624A"/>
    <w:rsid w:val="00F663C3"/>
    <w:rsid w:val="00F6658E"/>
    <w:rsid w:val="00F6689D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DD3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45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5EAE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0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1CC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FDF"/>
    <w:rsid w:val="00F931E0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0E7"/>
    <w:rsid w:val="00F975B5"/>
    <w:rsid w:val="00F97882"/>
    <w:rsid w:val="00F97E1B"/>
    <w:rsid w:val="00FA038E"/>
    <w:rsid w:val="00FA04BE"/>
    <w:rsid w:val="00FA0509"/>
    <w:rsid w:val="00FA0A8A"/>
    <w:rsid w:val="00FA0D0D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3A6"/>
    <w:rsid w:val="00FA49A2"/>
    <w:rsid w:val="00FA4B89"/>
    <w:rsid w:val="00FA4EDE"/>
    <w:rsid w:val="00FA50E8"/>
    <w:rsid w:val="00FA526F"/>
    <w:rsid w:val="00FA530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950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1A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6F29"/>
    <w:rsid w:val="00FB72CB"/>
    <w:rsid w:val="00FB77BB"/>
    <w:rsid w:val="00FB78E3"/>
    <w:rsid w:val="00FB7A73"/>
    <w:rsid w:val="00FB7A9C"/>
    <w:rsid w:val="00FB7B3E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0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0BF"/>
    <w:rsid w:val="00FC7308"/>
    <w:rsid w:val="00FC735B"/>
    <w:rsid w:val="00FC7503"/>
    <w:rsid w:val="00FC7DD2"/>
    <w:rsid w:val="00FC7F93"/>
    <w:rsid w:val="00FD0121"/>
    <w:rsid w:val="00FD0442"/>
    <w:rsid w:val="00FD08DD"/>
    <w:rsid w:val="00FD0C32"/>
    <w:rsid w:val="00FD0F64"/>
    <w:rsid w:val="00FD10D2"/>
    <w:rsid w:val="00FD10D8"/>
    <w:rsid w:val="00FD111E"/>
    <w:rsid w:val="00FD1401"/>
    <w:rsid w:val="00FD14E4"/>
    <w:rsid w:val="00FD1AC2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6004"/>
    <w:rsid w:val="00FD6273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1C62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62A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6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96292C-6D0E-4FAD-8EC2-CA0541D0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6692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Victor</cp:lastModifiedBy>
  <cp:revision>70</cp:revision>
  <cp:lastPrinted>2011-11-09T07:49:00Z</cp:lastPrinted>
  <dcterms:created xsi:type="dcterms:W3CDTF">2020-10-23T17:37:00Z</dcterms:created>
  <dcterms:modified xsi:type="dcterms:W3CDTF">2021-01-18T15:15:00Z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e477d955-2289-4f77-a564-e6e10f6c7f81</vt:lpwstr>
  </property>
  <property fmtid="{D5CDD505-2E9C-101B-9397-08002B2CF9AE}" pid="10" name="CTP_BU">
    <vt:lpwstr>TSCG CENTRAL GROUP</vt:lpwstr>
  </property>
  <property fmtid="{D5CDD505-2E9C-101B-9397-08002B2CF9AE}" pid="11" name="CTP_TimeStamp">
    <vt:lpwstr>2020-08-08 04:48:52Z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  <property fmtid="{D5CDD505-2E9C-101B-9397-08002B2CF9AE}" pid="14" name="MSIP_Label_9aa06179-68b3-4e2b-b09b-a2424735516b_Enabled">
    <vt:lpwstr>True</vt:lpwstr>
  </property>
  <property fmtid="{D5CDD505-2E9C-101B-9397-08002B2CF9AE}" pid="15" name="MSIP_Label_9aa06179-68b3-4e2b-b09b-a2424735516b_SiteId">
    <vt:lpwstr>46c98d88-e344-4ed4-8496-4ed7712e255d</vt:lpwstr>
  </property>
  <property fmtid="{D5CDD505-2E9C-101B-9397-08002B2CF9AE}" pid="16" name="MSIP_Label_9aa06179-68b3-4e2b-b09b-a2424735516b_Owner">
    <vt:lpwstr>victor.sergeev@intel.com</vt:lpwstr>
  </property>
  <property fmtid="{D5CDD505-2E9C-101B-9397-08002B2CF9AE}" pid="17" name="MSIP_Label_9aa06179-68b3-4e2b-b09b-a2424735516b_SetDate">
    <vt:lpwstr>2020-10-20T12:56:33.5414177Z</vt:lpwstr>
  </property>
  <property fmtid="{D5CDD505-2E9C-101B-9397-08002B2CF9AE}" pid="18" name="MSIP_Label_9aa06179-68b3-4e2b-b09b-a2424735516b_Name">
    <vt:lpwstr>Intel Confidential</vt:lpwstr>
  </property>
  <property fmtid="{D5CDD505-2E9C-101B-9397-08002B2CF9AE}" pid="19" name="MSIP_Label_9aa06179-68b3-4e2b-b09b-a2424735516b_Application">
    <vt:lpwstr>Microsoft Azure Information Protection</vt:lpwstr>
  </property>
  <property fmtid="{D5CDD505-2E9C-101B-9397-08002B2CF9AE}" pid="20" name="MSIP_Label_9aa06179-68b3-4e2b-b09b-a2424735516b_ActionId">
    <vt:lpwstr>5a680ecf-741a-43f6-8774-ea477980b259</vt:lpwstr>
  </property>
  <property fmtid="{D5CDD505-2E9C-101B-9397-08002B2CF9AE}" pid="21" name="MSIP_Label_9aa06179-68b3-4e2b-b09b-a2424735516b_Extended_MSFT_Method">
    <vt:lpwstr>Automatic</vt:lpwstr>
  </property>
  <property fmtid="{D5CDD505-2E9C-101B-9397-08002B2CF9AE}" pid="22" name="Sensitivity">
    <vt:lpwstr>Intel Confidential</vt:lpwstr>
  </property>
</Properties>
</file>